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7C5" w:rsidRPr="006D04F7" w:rsidRDefault="004257C5">
      <w:pPr>
        <w:rPr>
          <w:sz w:val="24"/>
          <w:szCs w:val="24"/>
        </w:rPr>
      </w:pPr>
    </w:p>
    <w:p w:rsidR="004257C5" w:rsidRDefault="004257C5" w:rsidP="00D24DB4">
      <w:pPr>
        <w:jc w:val="right"/>
        <w:rPr>
          <w:b/>
          <w:sz w:val="40"/>
          <w:szCs w:val="24"/>
        </w:rPr>
      </w:pPr>
    </w:p>
    <w:p w:rsidR="004257C5" w:rsidRDefault="004257C5" w:rsidP="00D24DB4">
      <w:pPr>
        <w:jc w:val="right"/>
        <w:rPr>
          <w:b/>
          <w:sz w:val="40"/>
          <w:szCs w:val="24"/>
        </w:rPr>
      </w:pPr>
    </w:p>
    <w:p w:rsidR="004257C5" w:rsidRDefault="004257C5" w:rsidP="00D24DB4">
      <w:pPr>
        <w:jc w:val="right"/>
        <w:rPr>
          <w:b/>
          <w:sz w:val="40"/>
          <w:szCs w:val="24"/>
        </w:rPr>
      </w:pPr>
    </w:p>
    <w:p w:rsidR="004257C5" w:rsidRDefault="004257C5" w:rsidP="00D24DB4">
      <w:pPr>
        <w:jc w:val="right"/>
        <w:rPr>
          <w:b/>
          <w:sz w:val="40"/>
          <w:szCs w:val="24"/>
        </w:rPr>
      </w:pPr>
    </w:p>
    <w:p w:rsidR="004257C5" w:rsidRDefault="004257C5" w:rsidP="00D24DB4">
      <w:pPr>
        <w:jc w:val="right"/>
        <w:rPr>
          <w:b/>
          <w:sz w:val="40"/>
          <w:szCs w:val="24"/>
        </w:rPr>
      </w:pPr>
    </w:p>
    <w:p w:rsidR="004257C5" w:rsidRDefault="004257C5" w:rsidP="00D24DB4">
      <w:pPr>
        <w:jc w:val="right"/>
        <w:rPr>
          <w:b/>
          <w:sz w:val="40"/>
          <w:szCs w:val="24"/>
        </w:rPr>
      </w:pPr>
    </w:p>
    <w:p w:rsidR="004257C5" w:rsidRDefault="004257C5" w:rsidP="00D24DB4">
      <w:pPr>
        <w:jc w:val="right"/>
        <w:rPr>
          <w:b/>
          <w:sz w:val="40"/>
          <w:szCs w:val="24"/>
        </w:rPr>
      </w:pPr>
    </w:p>
    <w:p w:rsidR="004257C5" w:rsidRPr="00D24DB4" w:rsidRDefault="004257C5" w:rsidP="00D24DB4">
      <w:pPr>
        <w:jc w:val="right"/>
        <w:rPr>
          <w:b/>
          <w:sz w:val="40"/>
          <w:szCs w:val="24"/>
        </w:rPr>
      </w:pPr>
      <w:r w:rsidRPr="00D24DB4">
        <w:rPr>
          <w:b/>
          <w:sz w:val="40"/>
          <w:szCs w:val="24"/>
        </w:rPr>
        <w:t xml:space="preserve">Projeto </w:t>
      </w:r>
      <w:r w:rsidRPr="00D24DB4">
        <w:rPr>
          <w:b/>
          <w:bCs/>
          <w:sz w:val="40"/>
          <w:szCs w:val="24"/>
        </w:rPr>
        <w:t>ENCOSTA</w:t>
      </w:r>
    </w:p>
    <w:p w:rsidR="004257C5" w:rsidRPr="006D04F7" w:rsidRDefault="004257C5">
      <w:pPr>
        <w:rPr>
          <w:b/>
          <w:sz w:val="24"/>
          <w:szCs w:val="24"/>
        </w:rPr>
      </w:pPr>
    </w:p>
    <w:p w:rsidR="004257C5" w:rsidRPr="00D24DB4" w:rsidRDefault="004257C5" w:rsidP="00D24DB4">
      <w:pPr>
        <w:jc w:val="right"/>
        <w:rPr>
          <w:b/>
          <w:bCs/>
          <w:sz w:val="24"/>
          <w:szCs w:val="24"/>
        </w:rPr>
      </w:pPr>
      <w:r w:rsidRPr="00D24DB4">
        <w:rPr>
          <w:b/>
          <w:sz w:val="24"/>
          <w:szCs w:val="24"/>
        </w:rPr>
        <w:t xml:space="preserve">Formação </w:t>
      </w:r>
      <w:r w:rsidRPr="00D24DB4">
        <w:rPr>
          <w:b/>
          <w:bCs/>
          <w:sz w:val="24"/>
          <w:szCs w:val="24"/>
        </w:rPr>
        <w:t>Fundação Calouste Gulbenkian</w:t>
      </w:r>
    </w:p>
    <w:p w:rsidR="004257C5" w:rsidRPr="00D24DB4" w:rsidRDefault="004257C5" w:rsidP="00D24DB4">
      <w:pPr>
        <w:jc w:val="right"/>
        <w:rPr>
          <w:b/>
          <w:sz w:val="24"/>
          <w:szCs w:val="24"/>
        </w:rPr>
      </w:pPr>
      <w:r w:rsidRPr="00D24DB4">
        <w:rPr>
          <w:b/>
          <w:sz w:val="24"/>
          <w:szCs w:val="24"/>
        </w:rPr>
        <w:t>Instituto Gulbenkian da Ciência</w:t>
      </w:r>
    </w:p>
    <w:p w:rsidR="004257C5" w:rsidRDefault="004257C5" w:rsidP="00D24DB4">
      <w:pPr>
        <w:rPr>
          <w:b/>
          <w:sz w:val="24"/>
          <w:szCs w:val="24"/>
        </w:rPr>
      </w:pPr>
    </w:p>
    <w:p w:rsidR="004257C5" w:rsidRDefault="004257C5" w:rsidP="00D24DB4">
      <w:pPr>
        <w:rPr>
          <w:b/>
          <w:sz w:val="24"/>
          <w:szCs w:val="24"/>
        </w:rPr>
      </w:pPr>
    </w:p>
    <w:p w:rsidR="004257C5" w:rsidRDefault="004257C5" w:rsidP="00D24DB4">
      <w:pPr>
        <w:rPr>
          <w:b/>
          <w:sz w:val="24"/>
          <w:szCs w:val="24"/>
        </w:rPr>
      </w:pPr>
    </w:p>
    <w:p w:rsidR="004257C5" w:rsidRDefault="004257C5" w:rsidP="00D24DB4">
      <w:pPr>
        <w:rPr>
          <w:b/>
          <w:sz w:val="24"/>
          <w:szCs w:val="24"/>
        </w:rPr>
      </w:pPr>
    </w:p>
    <w:p w:rsidR="004257C5" w:rsidRDefault="004257C5" w:rsidP="00D24DB4">
      <w:pPr>
        <w:rPr>
          <w:b/>
          <w:sz w:val="24"/>
          <w:szCs w:val="24"/>
        </w:rPr>
      </w:pPr>
    </w:p>
    <w:p w:rsidR="004257C5" w:rsidRDefault="004257C5" w:rsidP="00D24DB4">
      <w:pPr>
        <w:rPr>
          <w:b/>
          <w:sz w:val="24"/>
          <w:szCs w:val="24"/>
        </w:rPr>
      </w:pPr>
    </w:p>
    <w:p w:rsidR="004257C5" w:rsidRDefault="004257C5" w:rsidP="00D24DB4">
      <w:pPr>
        <w:rPr>
          <w:b/>
          <w:sz w:val="24"/>
          <w:szCs w:val="24"/>
        </w:rPr>
      </w:pPr>
    </w:p>
    <w:p w:rsidR="004257C5" w:rsidRPr="006D04F7" w:rsidRDefault="004257C5" w:rsidP="00D24DB4">
      <w:pPr>
        <w:rPr>
          <w:b/>
          <w:sz w:val="24"/>
          <w:szCs w:val="24"/>
        </w:rPr>
      </w:pPr>
    </w:p>
    <w:p w:rsidR="004257C5" w:rsidRPr="00D24DB4" w:rsidRDefault="004257C5" w:rsidP="00D24DB4">
      <w:pPr>
        <w:jc w:val="right"/>
        <w:rPr>
          <w:b/>
          <w:sz w:val="24"/>
          <w:szCs w:val="24"/>
        </w:rPr>
      </w:pPr>
      <w:r w:rsidRPr="00D24DB4">
        <w:rPr>
          <w:b/>
          <w:sz w:val="24"/>
          <w:szCs w:val="24"/>
        </w:rPr>
        <w:t xml:space="preserve">Trabalho realizado </w:t>
      </w:r>
      <w:proofErr w:type="gramStart"/>
      <w:r w:rsidRPr="00D24DB4">
        <w:rPr>
          <w:b/>
          <w:sz w:val="24"/>
          <w:szCs w:val="24"/>
        </w:rPr>
        <w:t>por</w:t>
      </w:r>
      <w:proofErr w:type="gramEnd"/>
      <w:r>
        <w:rPr>
          <w:b/>
          <w:sz w:val="24"/>
          <w:szCs w:val="24"/>
        </w:rPr>
        <w:t>:</w:t>
      </w:r>
    </w:p>
    <w:p w:rsidR="004257C5" w:rsidRDefault="004257C5" w:rsidP="00D24DB4">
      <w:pPr>
        <w:jc w:val="right"/>
        <w:rPr>
          <w:b/>
          <w:sz w:val="24"/>
          <w:szCs w:val="24"/>
        </w:rPr>
      </w:pPr>
      <w:smartTag w:uri="urn:schemas-microsoft-com:office:smarttags" w:element="PersonName">
        <w:smartTagPr>
          <w:attr w:name="ProductID" w:val="Anabela Diogo"/>
        </w:smartTagPr>
        <w:r w:rsidRPr="00D24DB4">
          <w:rPr>
            <w:b/>
            <w:sz w:val="24"/>
            <w:szCs w:val="24"/>
          </w:rPr>
          <w:t>Anabela Diogo</w:t>
        </w:r>
      </w:smartTag>
      <w:r w:rsidRPr="00D24DB4">
        <w:rPr>
          <w:b/>
          <w:sz w:val="24"/>
          <w:szCs w:val="24"/>
        </w:rPr>
        <w:t xml:space="preserve"> | Celso Silva | Manuela Dias | Maria José Oliveira | Pedro Falcão</w:t>
      </w:r>
    </w:p>
    <w:p w:rsidR="004257C5" w:rsidRPr="006D04F7" w:rsidRDefault="004257C5">
      <w:pPr>
        <w:rPr>
          <w:b/>
          <w:sz w:val="24"/>
          <w:szCs w:val="24"/>
        </w:rPr>
      </w:pPr>
    </w:p>
    <w:p w:rsidR="004257C5" w:rsidRPr="006D04F7" w:rsidRDefault="004257C5" w:rsidP="00EF0225">
      <w:pPr>
        <w:rPr>
          <w:b/>
          <w:sz w:val="24"/>
          <w:szCs w:val="24"/>
        </w:rPr>
      </w:pPr>
    </w:p>
    <w:p w:rsidR="004257C5" w:rsidRPr="006D04F7" w:rsidRDefault="004257C5" w:rsidP="00EF0225">
      <w:pPr>
        <w:rPr>
          <w:b/>
          <w:sz w:val="24"/>
          <w:szCs w:val="24"/>
        </w:rPr>
      </w:pPr>
      <w:r w:rsidRPr="006D04F7">
        <w:rPr>
          <w:rStyle w:val="Forte"/>
          <w:i/>
          <w:iCs/>
          <w:sz w:val="24"/>
          <w:szCs w:val="24"/>
          <w:shd w:val="clear" w:color="auto" w:fill="FFFFFF"/>
        </w:rPr>
        <w:t>Brainstorming</w:t>
      </w:r>
    </w:p>
    <w:p w:rsidR="004257C5" w:rsidRPr="006D04F7" w:rsidRDefault="004257C5" w:rsidP="00EF0225">
      <w:pPr>
        <w:rPr>
          <w:b/>
          <w:sz w:val="24"/>
          <w:szCs w:val="24"/>
        </w:rPr>
      </w:pPr>
    </w:p>
    <w:p w:rsidR="004257C5" w:rsidRPr="006D04F7" w:rsidRDefault="004257C5" w:rsidP="00EF0225">
      <w:pPr>
        <w:rPr>
          <w:b/>
          <w:sz w:val="24"/>
          <w:szCs w:val="24"/>
        </w:rPr>
      </w:pPr>
      <w:r w:rsidRPr="006D04F7">
        <w:rPr>
          <w:b/>
          <w:sz w:val="24"/>
          <w:szCs w:val="24"/>
        </w:rPr>
        <w:t>Plantas/Folhas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Anatomia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Tipos de plantas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Cheiros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 xml:space="preserve">Cor 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Forma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Texturas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Utilizações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Sistemática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Conceito de paralelismo, concorrência e livre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Fotossíntese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Semelhanças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Diferenças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Caducas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Persistentes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Grupo de árvores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Reprodução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Formas geométricas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Anatomia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Folhosas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  <w:r w:rsidRPr="006D04F7">
        <w:rPr>
          <w:sz w:val="24"/>
          <w:szCs w:val="24"/>
        </w:rPr>
        <w:t>Resinosas</w:t>
      </w:r>
    </w:p>
    <w:p w:rsidR="004257C5" w:rsidRPr="006D04F7" w:rsidRDefault="004257C5" w:rsidP="0082133C">
      <w:pPr>
        <w:spacing w:after="0"/>
        <w:rPr>
          <w:sz w:val="24"/>
          <w:szCs w:val="24"/>
        </w:rPr>
      </w:pPr>
    </w:p>
    <w:p w:rsidR="004257C5" w:rsidRPr="006D04F7" w:rsidRDefault="004257C5" w:rsidP="0082133C">
      <w:pPr>
        <w:spacing w:after="0"/>
        <w:rPr>
          <w:sz w:val="24"/>
          <w:szCs w:val="24"/>
        </w:rPr>
      </w:pPr>
    </w:p>
    <w:p w:rsidR="004257C5" w:rsidRPr="006D04F7" w:rsidRDefault="004257C5" w:rsidP="00EF0225">
      <w:pPr>
        <w:rPr>
          <w:sz w:val="24"/>
          <w:szCs w:val="24"/>
        </w:rPr>
      </w:pPr>
    </w:p>
    <w:p w:rsidR="004257C5" w:rsidRDefault="004257C5" w:rsidP="00EF0225">
      <w:pPr>
        <w:rPr>
          <w:b/>
          <w:sz w:val="24"/>
          <w:szCs w:val="24"/>
        </w:rPr>
      </w:pPr>
    </w:p>
    <w:p w:rsidR="00E96B0C" w:rsidRDefault="00E96B0C" w:rsidP="00EF0225">
      <w:pPr>
        <w:rPr>
          <w:b/>
          <w:sz w:val="24"/>
          <w:szCs w:val="24"/>
        </w:rPr>
      </w:pPr>
    </w:p>
    <w:p w:rsidR="00E96B0C" w:rsidRDefault="00E96B0C" w:rsidP="00EF0225">
      <w:pPr>
        <w:rPr>
          <w:b/>
          <w:sz w:val="24"/>
          <w:szCs w:val="24"/>
        </w:rPr>
      </w:pPr>
    </w:p>
    <w:p w:rsidR="00E96B0C" w:rsidRDefault="00E96B0C" w:rsidP="00EF0225">
      <w:pPr>
        <w:rPr>
          <w:b/>
          <w:sz w:val="24"/>
          <w:szCs w:val="24"/>
        </w:rPr>
      </w:pPr>
    </w:p>
    <w:p w:rsidR="00E96B0C" w:rsidRDefault="00E96B0C" w:rsidP="00EF0225">
      <w:pPr>
        <w:rPr>
          <w:b/>
          <w:sz w:val="24"/>
          <w:szCs w:val="24"/>
        </w:rPr>
      </w:pPr>
    </w:p>
    <w:p w:rsidR="00E96B0C" w:rsidRDefault="00E96B0C" w:rsidP="00EF0225">
      <w:pPr>
        <w:rPr>
          <w:b/>
          <w:sz w:val="24"/>
          <w:szCs w:val="24"/>
        </w:rPr>
      </w:pPr>
    </w:p>
    <w:p w:rsidR="00E96B0C" w:rsidRPr="006D04F7" w:rsidRDefault="00E96B0C" w:rsidP="00EF0225">
      <w:pPr>
        <w:rPr>
          <w:b/>
          <w:sz w:val="24"/>
          <w:szCs w:val="24"/>
        </w:rPr>
      </w:pPr>
    </w:p>
    <w:p w:rsidR="00E96B0C" w:rsidRPr="00E96B0C" w:rsidRDefault="004257C5" w:rsidP="00E96B0C">
      <w:pPr>
        <w:rPr>
          <w:b/>
          <w:sz w:val="28"/>
          <w:szCs w:val="36"/>
        </w:rPr>
      </w:pPr>
      <w:r w:rsidRPr="00E96B0C">
        <w:rPr>
          <w:b/>
          <w:sz w:val="28"/>
          <w:szCs w:val="24"/>
        </w:rPr>
        <w:lastRenderedPageBreak/>
        <w:t>Oficina 1</w:t>
      </w:r>
      <w:r w:rsidR="00E96B0C" w:rsidRPr="00E96B0C">
        <w:rPr>
          <w:b/>
          <w:sz w:val="28"/>
          <w:szCs w:val="24"/>
        </w:rPr>
        <w:t xml:space="preserve"> </w:t>
      </w:r>
      <w:r w:rsidR="00E96B0C">
        <w:rPr>
          <w:b/>
          <w:sz w:val="24"/>
          <w:szCs w:val="24"/>
        </w:rPr>
        <w:t xml:space="preserve">- </w:t>
      </w:r>
      <w:r w:rsidR="00E96B0C" w:rsidRPr="00E96B0C">
        <w:rPr>
          <w:b/>
          <w:sz w:val="28"/>
          <w:szCs w:val="36"/>
        </w:rPr>
        <w:t xml:space="preserve">“Quem </w:t>
      </w:r>
      <w:proofErr w:type="gramStart"/>
      <w:r w:rsidR="00E96B0C" w:rsidRPr="00E96B0C">
        <w:rPr>
          <w:b/>
          <w:sz w:val="28"/>
          <w:szCs w:val="36"/>
        </w:rPr>
        <w:t>és</w:t>
      </w:r>
      <w:proofErr w:type="gramEnd"/>
      <w:r w:rsidR="00E96B0C" w:rsidRPr="00E96B0C">
        <w:rPr>
          <w:b/>
          <w:sz w:val="28"/>
          <w:szCs w:val="36"/>
        </w:rPr>
        <w:t xml:space="preserve"> tu, Folha?”</w:t>
      </w:r>
    </w:p>
    <w:p w:rsidR="00E96B0C" w:rsidRPr="006D04F7" w:rsidRDefault="00E96B0C" w:rsidP="00E96B0C">
      <w:pPr>
        <w:rPr>
          <w:sz w:val="24"/>
          <w:szCs w:val="24"/>
        </w:rPr>
      </w:pPr>
    </w:p>
    <w:p w:rsidR="00E96B0C" w:rsidRPr="006D04F7" w:rsidRDefault="00E96B0C" w:rsidP="00E96B0C">
      <w:pPr>
        <w:rPr>
          <w:sz w:val="24"/>
          <w:szCs w:val="24"/>
        </w:rPr>
      </w:pPr>
      <w:r w:rsidRPr="006D04F7">
        <w:rPr>
          <w:sz w:val="24"/>
          <w:szCs w:val="24"/>
        </w:rPr>
        <w:t xml:space="preserve">Vamos descobrir, observar e conhecer </w:t>
      </w:r>
    </w:p>
    <w:p w:rsidR="00E96B0C" w:rsidRPr="006D04F7" w:rsidRDefault="00E96B0C" w:rsidP="00E96B0C">
      <w:pPr>
        <w:rPr>
          <w:b/>
          <w:sz w:val="24"/>
          <w:szCs w:val="24"/>
        </w:rPr>
      </w:pPr>
      <w:r w:rsidRPr="006D04F7">
        <w:rPr>
          <w:b/>
          <w:sz w:val="24"/>
          <w:szCs w:val="24"/>
        </w:rPr>
        <w:t>As folhas</w:t>
      </w:r>
    </w:p>
    <w:p w:rsidR="00E96B0C" w:rsidRPr="006D04F7" w:rsidRDefault="00E96B0C" w:rsidP="00E96B0C">
      <w:pPr>
        <w:rPr>
          <w:sz w:val="24"/>
          <w:szCs w:val="24"/>
        </w:rPr>
      </w:pPr>
      <w:r w:rsidRPr="006D04F7">
        <w:rPr>
          <w:sz w:val="24"/>
          <w:szCs w:val="24"/>
        </w:rPr>
        <w:t xml:space="preserve">Para as podermos </w:t>
      </w:r>
    </w:p>
    <w:p w:rsidR="00E96B0C" w:rsidRPr="006D04F7" w:rsidRDefault="00E96B0C" w:rsidP="00E96B0C">
      <w:pPr>
        <w:rPr>
          <w:sz w:val="24"/>
          <w:szCs w:val="24"/>
        </w:rPr>
      </w:pPr>
      <w:r w:rsidRPr="006D04F7">
        <w:rPr>
          <w:sz w:val="24"/>
          <w:szCs w:val="24"/>
        </w:rPr>
        <w:t>Imaginar, interpretar e compreender.</w:t>
      </w:r>
    </w:p>
    <w:p w:rsidR="004257C5" w:rsidRPr="006D04F7" w:rsidRDefault="004257C5" w:rsidP="00EF0225">
      <w:pPr>
        <w:rPr>
          <w:b/>
          <w:sz w:val="24"/>
          <w:szCs w:val="24"/>
        </w:rPr>
      </w:pPr>
    </w:p>
    <w:p w:rsidR="004257C5" w:rsidRPr="006D04F7" w:rsidRDefault="004257C5">
      <w:pPr>
        <w:rPr>
          <w:b/>
          <w:sz w:val="24"/>
          <w:szCs w:val="24"/>
        </w:rPr>
      </w:pPr>
      <w:proofErr w:type="gramStart"/>
      <w:r w:rsidRPr="006D04F7">
        <w:rPr>
          <w:b/>
          <w:sz w:val="24"/>
          <w:szCs w:val="24"/>
        </w:rPr>
        <w:t>Público alvo</w:t>
      </w:r>
      <w:proofErr w:type="gramEnd"/>
    </w:p>
    <w:p w:rsidR="004257C5" w:rsidRPr="006D04F7" w:rsidRDefault="004257C5">
      <w:pPr>
        <w:rPr>
          <w:sz w:val="24"/>
          <w:szCs w:val="24"/>
        </w:rPr>
      </w:pPr>
      <w:r w:rsidRPr="006D04F7">
        <w:rPr>
          <w:sz w:val="24"/>
          <w:szCs w:val="24"/>
        </w:rPr>
        <w:t xml:space="preserve">1º </w:t>
      </w:r>
      <w:proofErr w:type="gramStart"/>
      <w:r w:rsidRPr="006D04F7">
        <w:rPr>
          <w:sz w:val="24"/>
          <w:szCs w:val="24"/>
        </w:rPr>
        <w:t>ciclo</w:t>
      </w:r>
      <w:proofErr w:type="gramEnd"/>
    </w:p>
    <w:p w:rsidR="004257C5" w:rsidRDefault="004257C5">
      <w:pPr>
        <w:rPr>
          <w:b/>
          <w:sz w:val="24"/>
          <w:szCs w:val="24"/>
        </w:rPr>
      </w:pPr>
      <w:r w:rsidRPr="006D04F7">
        <w:rPr>
          <w:b/>
          <w:sz w:val="24"/>
          <w:szCs w:val="24"/>
        </w:rPr>
        <w:t>Meios logísticos</w:t>
      </w:r>
    </w:p>
    <w:p w:rsidR="004257C5" w:rsidRDefault="004257C5">
      <w:pPr>
        <w:rPr>
          <w:sz w:val="24"/>
          <w:szCs w:val="24"/>
        </w:rPr>
      </w:pPr>
      <w:proofErr w:type="gramStart"/>
      <w:r w:rsidRPr="006D04F7">
        <w:rPr>
          <w:sz w:val="24"/>
          <w:szCs w:val="24"/>
        </w:rPr>
        <w:t>a</w:t>
      </w:r>
      <w:proofErr w:type="gramEnd"/>
      <w:r w:rsidRPr="006D04F7">
        <w:rPr>
          <w:sz w:val="24"/>
          <w:szCs w:val="24"/>
        </w:rPr>
        <w:t xml:space="preserve"> oficina realiza-se nos jardins da Escola e na sala de apoio</w:t>
      </w:r>
    </w:p>
    <w:p w:rsidR="004257C5" w:rsidRPr="006D04F7" w:rsidRDefault="004257C5">
      <w:pPr>
        <w:rPr>
          <w:b/>
          <w:sz w:val="24"/>
          <w:szCs w:val="24"/>
        </w:rPr>
      </w:pPr>
      <w:r w:rsidRPr="006D04F7">
        <w:rPr>
          <w:b/>
          <w:sz w:val="24"/>
          <w:szCs w:val="24"/>
        </w:rPr>
        <w:t>Duração</w:t>
      </w:r>
    </w:p>
    <w:p w:rsidR="004257C5" w:rsidRPr="006D04F7" w:rsidRDefault="004257C5">
      <w:pPr>
        <w:rPr>
          <w:sz w:val="24"/>
          <w:szCs w:val="24"/>
        </w:rPr>
      </w:pPr>
      <w:r>
        <w:rPr>
          <w:sz w:val="24"/>
          <w:szCs w:val="24"/>
        </w:rPr>
        <w:t>120m</w:t>
      </w:r>
    </w:p>
    <w:p w:rsidR="004257C5" w:rsidRPr="006D04F7" w:rsidRDefault="004257C5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Conceitos a trabalhar</w:t>
      </w:r>
    </w:p>
    <w:p w:rsidR="004257C5" w:rsidRPr="006D04F7" w:rsidRDefault="004257C5">
      <w:pPr>
        <w:rPr>
          <w:sz w:val="24"/>
          <w:szCs w:val="24"/>
        </w:rPr>
      </w:pPr>
      <w:r w:rsidRPr="006D04F7">
        <w:rPr>
          <w:sz w:val="24"/>
          <w:szCs w:val="24"/>
        </w:rPr>
        <w:t xml:space="preserve">Biodiversidade, observação, </w:t>
      </w:r>
      <w:proofErr w:type="gramStart"/>
      <w:r w:rsidRPr="006D04F7">
        <w:rPr>
          <w:sz w:val="24"/>
          <w:szCs w:val="24"/>
        </w:rPr>
        <w:t>registo</w:t>
      </w:r>
      <w:proofErr w:type="gramEnd"/>
      <w:r w:rsidRPr="006D04F7">
        <w:rPr>
          <w:sz w:val="24"/>
          <w:szCs w:val="24"/>
        </w:rPr>
        <w:t>, identificação, argumentação</w:t>
      </w:r>
    </w:p>
    <w:p w:rsidR="004257C5" w:rsidRPr="006D04F7" w:rsidRDefault="004257C5">
      <w:pPr>
        <w:rPr>
          <w:b/>
          <w:sz w:val="24"/>
          <w:szCs w:val="24"/>
        </w:rPr>
      </w:pPr>
      <w:r w:rsidRPr="006D04F7">
        <w:rPr>
          <w:b/>
          <w:sz w:val="24"/>
          <w:szCs w:val="24"/>
        </w:rPr>
        <w:t>Objetivos</w:t>
      </w:r>
    </w:p>
    <w:p w:rsidR="004257C5" w:rsidRPr="006D04F7" w:rsidRDefault="004257C5" w:rsidP="00EF0225">
      <w:pPr>
        <w:spacing w:after="0"/>
        <w:jc w:val="both"/>
        <w:rPr>
          <w:sz w:val="24"/>
          <w:szCs w:val="24"/>
        </w:rPr>
      </w:pPr>
      <w:r w:rsidRPr="006D04F7">
        <w:rPr>
          <w:sz w:val="24"/>
          <w:szCs w:val="24"/>
        </w:rPr>
        <w:t>Estimular a curiosidade para os elementos naturais do Jardim da Escola</w:t>
      </w:r>
    </w:p>
    <w:p w:rsidR="004257C5" w:rsidRPr="006D04F7" w:rsidRDefault="004257C5" w:rsidP="00EF0225">
      <w:pPr>
        <w:spacing w:after="0"/>
        <w:jc w:val="both"/>
        <w:rPr>
          <w:sz w:val="24"/>
          <w:szCs w:val="24"/>
        </w:rPr>
      </w:pPr>
      <w:r w:rsidRPr="006D04F7">
        <w:rPr>
          <w:sz w:val="24"/>
          <w:szCs w:val="24"/>
        </w:rPr>
        <w:t>Desenvolver a capacidade de observação</w:t>
      </w:r>
    </w:p>
    <w:p w:rsidR="004257C5" w:rsidRPr="006D04F7" w:rsidRDefault="004257C5" w:rsidP="00EF0225">
      <w:pPr>
        <w:spacing w:after="0"/>
        <w:jc w:val="both"/>
        <w:rPr>
          <w:sz w:val="24"/>
          <w:szCs w:val="24"/>
        </w:rPr>
      </w:pPr>
      <w:r w:rsidRPr="006D04F7">
        <w:rPr>
          <w:sz w:val="24"/>
          <w:szCs w:val="24"/>
        </w:rPr>
        <w:t>Conhecer árvores da nossa flora</w:t>
      </w:r>
    </w:p>
    <w:p w:rsidR="004257C5" w:rsidRPr="006D04F7" w:rsidRDefault="004257C5" w:rsidP="00EF0225">
      <w:pPr>
        <w:spacing w:after="0"/>
        <w:jc w:val="both"/>
        <w:rPr>
          <w:sz w:val="24"/>
          <w:szCs w:val="24"/>
        </w:rPr>
      </w:pPr>
      <w:r w:rsidRPr="006D04F7">
        <w:rPr>
          <w:sz w:val="24"/>
          <w:szCs w:val="24"/>
        </w:rPr>
        <w:t>Identificar árvores da nossa flora</w:t>
      </w:r>
    </w:p>
    <w:p w:rsidR="004257C5" w:rsidRPr="006D04F7" w:rsidRDefault="004257C5" w:rsidP="00EF0225">
      <w:pPr>
        <w:spacing w:after="0"/>
        <w:jc w:val="both"/>
        <w:rPr>
          <w:rFonts w:cs="Tahoma"/>
          <w:sz w:val="24"/>
          <w:szCs w:val="24"/>
        </w:rPr>
      </w:pPr>
      <w:r w:rsidRPr="006D04F7">
        <w:rPr>
          <w:rFonts w:cs="Tahoma"/>
          <w:sz w:val="24"/>
          <w:szCs w:val="24"/>
        </w:rPr>
        <w:t>Despertar o espírito científico através da observação da natureza</w:t>
      </w:r>
    </w:p>
    <w:p w:rsidR="004257C5" w:rsidRPr="006D04F7" w:rsidRDefault="004257C5" w:rsidP="00EF0225">
      <w:pPr>
        <w:spacing w:after="0"/>
        <w:jc w:val="both"/>
        <w:rPr>
          <w:sz w:val="24"/>
          <w:szCs w:val="24"/>
        </w:rPr>
      </w:pPr>
      <w:r w:rsidRPr="006D04F7">
        <w:rPr>
          <w:sz w:val="24"/>
          <w:szCs w:val="24"/>
        </w:rPr>
        <w:t>Desenvolver a capacidade de argumentar, propor hipóteses e questionar</w:t>
      </w:r>
    </w:p>
    <w:p w:rsidR="004257C5" w:rsidRDefault="004257C5" w:rsidP="00EF0225">
      <w:pPr>
        <w:spacing w:after="0"/>
        <w:jc w:val="both"/>
        <w:rPr>
          <w:sz w:val="24"/>
          <w:szCs w:val="24"/>
        </w:rPr>
      </w:pPr>
      <w:r w:rsidRPr="006D04F7">
        <w:rPr>
          <w:sz w:val="24"/>
          <w:szCs w:val="24"/>
        </w:rPr>
        <w:t>Valorizar atitudes de respeito em relação à natureza</w:t>
      </w:r>
    </w:p>
    <w:p w:rsidR="00E96B0C" w:rsidRPr="006D04F7" w:rsidRDefault="00E96B0C" w:rsidP="00EF0225">
      <w:pPr>
        <w:spacing w:after="0"/>
        <w:jc w:val="both"/>
        <w:rPr>
          <w:sz w:val="24"/>
          <w:szCs w:val="24"/>
        </w:rPr>
      </w:pPr>
    </w:p>
    <w:p w:rsidR="00E96B0C" w:rsidRPr="006D04F7" w:rsidRDefault="00E96B0C" w:rsidP="00E96B0C">
      <w:pPr>
        <w:rPr>
          <w:b/>
          <w:sz w:val="24"/>
          <w:szCs w:val="24"/>
        </w:rPr>
      </w:pPr>
      <w:r w:rsidRPr="006D04F7">
        <w:rPr>
          <w:b/>
          <w:sz w:val="24"/>
          <w:szCs w:val="24"/>
        </w:rPr>
        <w:t>Materiais</w:t>
      </w:r>
    </w:p>
    <w:p w:rsidR="00E96B0C" w:rsidRPr="006D04F7" w:rsidRDefault="00E96B0C" w:rsidP="00E96B0C">
      <w:pPr>
        <w:spacing w:after="0" w:line="240" w:lineRule="auto"/>
        <w:rPr>
          <w:sz w:val="24"/>
          <w:szCs w:val="24"/>
        </w:rPr>
      </w:pPr>
      <w:r w:rsidRPr="006D04F7">
        <w:rPr>
          <w:sz w:val="24"/>
          <w:szCs w:val="24"/>
        </w:rPr>
        <w:t>Folhas de árvores do Jardim (2 de cada espécie)</w:t>
      </w:r>
    </w:p>
    <w:p w:rsidR="00E96B0C" w:rsidRPr="006D04F7" w:rsidRDefault="00E96B0C" w:rsidP="00E96B0C">
      <w:pPr>
        <w:spacing w:after="0" w:line="240" w:lineRule="auto"/>
        <w:rPr>
          <w:sz w:val="24"/>
          <w:szCs w:val="24"/>
        </w:rPr>
      </w:pPr>
      <w:r w:rsidRPr="006D04F7">
        <w:rPr>
          <w:sz w:val="24"/>
          <w:szCs w:val="24"/>
        </w:rPr>
        <w:t>Folhas de papel</w:t>
      </w:r>
    </w:p>
    <w:p w:rsidR="00E96B0C" w:rsidRPr="006D04F7" w:rsidRDefault="00E96B0C" w:rsidP="00E96B0C">
      <w:pPr>
        <w:spacing w:after="0" w:line="240" w:lineRule="auto"/>
        <w:rPr>
          <w:sz w:val="24"/>
          <w:szCs w:val="24"/>
        </w:rPr>
      </w:pPr>
      <w:r w:rsidRPr="006D04F7">
        <w:rPr>
          <w:sz w:val="24"/>
          <w:szCs w:val="24"/>
        </w:rPr>
        <w:t>Lápis de carvão</w:t>
      </w:r>
    </w:p>
    <w:p w:rsidR="00E96B0C" w:rsidRPr="006D04F7" w:rsidRDefault="00E96B0C" w:rsidP="00E96B0C">
      <w:pPr>
        <w:spacing w:after="0" w:line="240" w:lineRule="auto"/>
        <w:rPr>
          <w:sz w:val="24"/>
          <w:szCs w:val="24"/>
        </w:rPr>
      </w:pPr>
      <w:r w:rsidRPr="006D04F7">
        <w:rPr>
          <w:sz w:val="24"/>
          <w:szCs w:val="24"/>
        </w:rPr>
        <w:t>Lápis de cor</w:t>
      </w:r>
    </w:p>
    <w:p w:rsidR="00E96B0C" w:rsidRDefault="00E96B0C" w:rsidP="00E96B0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Capas de </w:t>
      </w:r>
      <w:r w:rsidRPr="006D04F7">
        <w:rPr>
          <w:sz w:val="24"/>
          <w:szCs w:val="24"/>
        </w:rPr>
        <w:t>cartão para os Herbários</w:t>
      </w:r>
    </w:p>
    <w:p w:rsidR="00E96B0C" w:rsidRPr="006D04F7" w:rsidRDefault="00E96B0C" w:rsidP="00E96B0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Cola, tesoura, fita-cola.</w:t>
      </w:r>
    </w:p>
    <w:p w:rsidR="004257C5" w:rsidRPr="006D04F7" w:rsidRDefault="004257C5">
      <w:pPr>
        <w:rPr>
          <w:sz w:val="24"/>
          <w:szCs w:val="24"/>
        </w:rPr>
      </w:pPr>
    </w:p>
    <w:p w:rsidR="004257C5" w:rsidRPr="006D04F7" w:rsidRDefault="004257C5">
      <w:pPr>
        <w:rPr>
          <w:b/>
          <w:sz w:val="24"/>
          <w:szCs w:val="24"/>
        </w:rPr>
      </w:pPr>
      <w:r w:rsidRPr="006D04F7">
        <w:rPr>
          <w:b/>
          <w:sz w:val="24"/>
          <w:szCs w:val="24"/>
        </w:rPr>
        <w:lastRenderedPageBreak/>
        <w:t>Desenvolvimento</w:t>
      </w:r>
    </w:p>
    <w:p w:rsidR="004257C5" w:rsidRPr="006D04F7" w:rsidRDefault="004257C5" w:rsidP="004328C7">
      <w:pPr>
        <w:pStyle w:val="PargrafodaLista"/>
        <w:numPr>
          <w:ilvl w:val="0"/>
          <w:numId w:val="1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>Numa manta no chão estarão dispostas várias folhas de árvores (número de folhas igual ao número de alunos. – 2 folhas de cada espécie)</w:t>
      </w:r>
    </w:p>
    <w:p w:rsidR="004257C5" w:rsidRPr="006D04F7" w:rsidRDefault="004257C5" w:rsidP="004328C7">
      <w:pPr>
        <w:pStyle w:val="PargrafodaLista"/>
        <w:numPr>
          <w:ilvl w:val="0"/>
          <w:numId w:val="1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>Os alunos terão que escolher uma folha.</w:t>
      </w:r>
    </w:p>
    <w:p w:rsidR="004257C5" w:rsidRPr="006D04F7" w:rsidRDefault="004257C5" w:rsidP="004328C7">
      <w:pPr>
        <w:pStyle w:val="PargrafodaLista"/>
        <w:numPr>
          <w:ilvl w:val="0"/>
          <w:numId w:val="1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 xml:space="preserve">Serão formados grupos de 2 elementos cada em que o critério será </w:t>
      </w:r>
      <w:r w:rsidRPr="006D04F7">
        <w:rPr>
          <w:i/>
          <w:sz w:val="24"/>
          <w:szCs w:val="24"/>
        </w:rPr>
        <w:t>quem tem folhas iguais.</w:t>
      </w:r>
    </w:p>
    <w:p w:rsidR="004257C5" w:rsidRPr="006D04F7" w:rsidRDefault="004257C5" w:rsidP="004328C7">
      <w:pPr>
        <w:pStyle w:val="PargrafodaLista"/>
        <w:numPr>
          <w:ilvl w:val="0"/>
          <w:numId w:val="1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 xml:space="preserve">Distribuir a cada grupo um lápis e uma folha de registo </w:t>
      </w:r>
    </w:p>
    <w:p w:rsidR="004257C5" w:rsidRPr="006D04F7" w:rsidRDefault="004257C5" w:rsidP="004328C7">
      <w:pPr>
        <w:pStyle w:val="PargrafodaLista"/>
        <w:numPr>
          <w:ilvl w:val="0"/>
          <w:numId w:val="1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>Pedir aos alunos para observarem a sua folha e estabelecer correspondência com uma árvore do jardim</w:t>
      </w:r>
    </w:p>
    <w:p w:rsidR="004257C5" w:rsidRPr="006D04F7" w:rsidRDefault="004257C5" w:rsidP="004328C7">
      <w:pPr>
        <w:pStyle w:val="PargrafodaLista"/>
        <w:numPr>
          <w:ilvl w:val="0"/>
          <w:numId w:val="1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 xml:space="preserve">Desenhar a folha e indicar por escrito, as características: forma, cor, recorte de margens, texturas </w:t>
      </w:r>
    </w:p>
    <w:p w:rsidR="004257C5" w:rsidRPr="006D04F7" w:rsidRDefault="00E96B0C" w:rsidP="004328C7">
      <w:pPr>
        <w:pStyle w:val="PargrafodaList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Colar</w:t>
      </w:r>
      <w:r w:rsidR="004257C5" w:rsidRPr="006D04F7">
        <w:rPr>
          <w:sz w:val="24"/>
          <w:szCs w:val="24"/>
        </w:rPr>
        <w:t xml:space="preserve"> a sua folha da árvore na folha de registo (no local indicado para o efeito)</w:t>
      </w:r>
    </w:p>
    <w:p w:rsidR="004257C5" w:rsidRPr="006D04F7" w:rsidRDefault="004257C5" w:rsidP="004328C7">
      <w:pPr>
        <w:pStyle w:val="PargrafodaLista"/>
        <w:numPr>
          <w:ilvl w:val="0"/>
          <w:numId w:val="1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>Encontrar em cartões previamente construídos as características da sua folha e com isso chegar à identificação da planta (nome comum).</w:t>
      </w:r>
    </w:p>
    <w:p w:rsidR="004257C5" w:rsidRPr="006D04F7" w:rsidRDefault="004257C5" w:rsidP="004328C7">
      <w:pPr>
        <w:pStyle w:val="PargrafodaLista"/>
        <w:numPr>
          <w:ilvl w:val="0"/>
          <w:numId w:val="1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>Após identificação da árvore, cada grupo partilha com os restantes o nome da árvore identificada e as características da sua folha – atividade orientada pelo monitor.</w:t>
      </w:r>
    </w:p>
    <w:p w:rsidR="004257C5" w:rsidRPr="006D04F7" w:rsidRDefault="004257C5" w:rsidP="00220A4D">
      <w:pPr>
        <w:pStyle w:val="PargrafodaLista"/>
        <w:ind w:left="708"/>
        <w:jc w:val="both"/>
        <w:rPr>
          <w:sz w:val="24"/>
          <w:szCs w:val="24"/>
        </w:rPr>
      </w:pPr>
      <w:r w:rsidRPr="006D04F7">
        <w:rPr>
          <w:sz w:val="24"/>
          <w:szCs w:val="24"/>
        </w:rPr>
        <w:t>Exploração dos conceitos de biodiversidade e de alguns aspetos da anatomia da folha e do tipo de árvore….</w:t>
      </w:r>
    </w:p>
    <w:p w:rsidR="004257C5" w:rsidRPr="006D04F7" w:rsidRDefault="004257C5" w:rsidP="004328C7">
      <w:pPr>
        <w:pStyle w:val="PargrafodaLista"/>
        <w:numPr>
          <w:ilvl w:val="0"/>
          <w:numId w:val="1"/>
        </w:numPr>
        <w:jc w:val="both"/>
        <w:rPr>
          <w:i/>
          <w:sz w:val="24"/>
          <w:szCs w:val="24"/>
        </w:rPr>
      </w:pPr>
      <w:r w:rsidRPr="006D04F7">
        <w:rPr>
          <w:sz w:val="24"/>
          <w:szCs w:val="24"/>
        </w:rPr>
        <w:t>Depois da tarefa anterior cada grupo é convidado a sentar-se ou a deitar-se debaixo da sua árvore e apelando aos sentidos (</w:t>
      </w:r>
      <w:proofErr w:type="spellStart"/>
      <w:r w:rsidRPr="006D04F7">
        <w:rPr>
          <w:sz w:val="24"/>
          <w:szCs w:val="24"/>
        </w:rPr>
        <w:t>olfactivo</w:t>
      </w:r>
      <w:proofErr w:type="spellEnd"/>
      <w:r w:rsidRPr="006D04F7">
        <w:rPr>
          <w:sz w:val="24"/>
          <w:szCs w:val="24"/>
        </w:rPr>
        <w:t xml:space="preserve">, táctil, visual e auditivo) </w:t>
      </w:r>
      <w:r w:rsidRPr="006D04F7">
        <w:rPr>
          <w:i/>
          <w:sz w:val="24"/>
          <w:szCs w:val="24"/>
        </w:rPr>
        <w:t>sente a sua árvore.</w:t>
      </w:r>
    </w:p>
    <w:p w:rsidR="004257C5" w:rsidRPr="006D04F7" w:rsidRDefault="004257C5" w:rsidP="004328C7">
      <w:pPr>
        <w:pStyle w:val="PargrafodaLista"/>
        <w:numPr>
          <w:ilvl w:val="0"/>
          <w:numId w:val="1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>Todos em conjunto, sentados em roda partilham as sensações com o grupo. O monitor regista por escrito.</w:t>
      </w:r>
    </w:p>
    <w:p w:rsidR="004257C5" w:rsidRDefault="004257C5" w:rsidP="00B5150F">
      <w:pPr>
        <w:pStyle w:val="PargrafodaLista"/>
        <w:numPr>
          <w:ilvl w:val="0"/>
          <w:numId w:val="1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>O monitor</w:t>
      </w:r>
      <w:r w:rsidR="00B90FD1">
        <w:rPr>
          <w:sz w:val="24"/>
          <w:szCs w:val="24"/>
        </w:rPr>
        <w:t>/professor</w:t>
      </w:r>
      <w:r w:rsidRPr="006D04F7">
        <w:rPr>
          <w:sz w:val="24"/>
          <w:szCs w:val="24"/>
        </w:rPr>
        <w:t xml:space="preserve"> recolhe todas as folhas de registo, adiciona o texto elaborado em conjunto e forma o </w:t>
      </w:r>
      <w:r w:rsidRPr="006D04F7">
        <w:rPr>
          <w:i/>
          <w:sz w:val="24"/>
          <w:szCs w:val="24"/>
        </w:rPr>
        <w:t xml:space="preserve">Herbário Breve </w:t>
      </w:r>
      <w:r w:rsidRPr="006D04F7">
        <w:rPr>
          <w:sz w:val="24"/>
          <w:szCs w:val="24"/>
        </w:rPr>
        <w:t>da turma que é levado para a sala de aula /</w:t>
      </w:r>
      <w:r w:rsidR="00E96B0C">
        <w:rPr>
          <w:sz w:val="24"/>
          <w:szCs w:val="24"/>
        </w:rPr>
        <w:t xml:space="preserve">sala </w:t>
      </w:r>
      <w:r w:rsidRPr="006D04F7">
        <w:rPr>
          <w:sz w:val="24"/>
          <w:szCs w:val="24"/>
        </w:rPr>
        <w:t>de apoio ao jardim.</w:t>
      </w:r>
    </w:p>
    <w:p w:rsidR="00E96B0C" w:rsidRDefault="00E96B0C" w:rsidP="00E96B0C">
      <w:pPr>
        <w:pStyle w:val="PargrafodaLista"/>
        <w:ind w:left="0"/>
        <w:jc w:val="both"/>
        <w:rPr>
          <w:sz w:val="24"/>
          <w:szCs w:val="24"/>
        </w:rPr>
      </w:pPr>
    </w:p>
    <w:p w:rsidR="00E96B0C" w:rsidRDefault="00E96B0C" w:rsidP="00E96B0C">
      <w:pPr>
        <w:pStyle w:val="PargrafodaLista"/>
        <w:ind w:left="0"/>
        <w:jc w:val="both"/>
        <w:rPr>
          <w:sz w:val="24"/>
          <w:szCs w:val="24"/>
        </w:rPr>
      </w:pPr>
      <w:r w:rsidRPr="00E96B0C">
        <w:rPr>
          <w:b/>
          <w:sz w:val="24"/>
          <w:szCs w:val="24"/>
        </w:rPr>
        <w:t>Nota</w:t>
      </w:r>
      <w:r>
        <w:rPr>
          <w:sz w:val="24"/>
          <w:szCs w:val="24"/>
        </w:rPr>
        <w:t>: esta atividade pode ser feita para alunos do 3ºCEB aumentado o grau de dificuldade, nomeadamente:</w:t>
      </w:r>
    </w:p>
    <w:p w:rsidR="00E96B0C" w:rsidRDefault="00E96B0C" w:rsidP="00E96B0C">
      <w:pPr>
        <w:pStyle w:val="PargrafodaLista"/>
        <w:numPr>
          <w:ilvl w:val="0"/>
          <w:numId w:val="15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no</w:t>
      </w:r>
      <w:proofErr w:type="gramEnd"/>
      <w:r>
        <w:rPr>
          <w:sz w:val="24"/>
          <w:szCs w:val="24"/>
        </w:rPr>
        <w:t xml:space="preserve"> ponto 8 os alunos irão pesquisar informação (na internet ou em livros) de modo a determinar o nome cientifico.</w:t>
      </w:r>
    </w:p>
    <w:p w:rsidR="00E96B0C" w:rsidRDefault="00E96B0C" w:rsidP="00E96B0C">
      <w:pPr>
        <w:pStyle w:val="PargrafodaLista"/>
        <w:numPr>
          <w:ilvl w:val="0"/>
          <w:numId w:val="15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no</w:t>
      </w:r>
      <w:proofErr w:type="gramEnd"/>
      <w:r>
        <w:rPr>
          <w:sz w:val="24"/>
          <w:szCs w:val="24"/>
        </w:rPr>
        <w:t xml:space="preserve"> ponto 11 os alunos orientados pelo monitor/ professor, constroem um texto conjunto – onde cada elemento por exemplo, contribui com uma frase.</w:t>
      </w:r>
    </w:p>
    <w:p w:rsidR="00E96B0C" w:rsidRDefault="00E96B0C" w:rsidP="00E96B0C">
      <w:pPr>
        <w:pStyle w:val="PargrafodaLista"/>
        <w:jc w:val="both"/>
        <w:rPr>
          <w:sz w:val="24"/>
          <w:szCs w:val="24"/>
        </w:rPr>
      </w:pPr>
    </w:p>
    <w:p w:rsidR="00B90FD1" w:rsidRDefault="00B90FD1" w:rsidP="00E96B0C">
      <w:pPr>
        <w:pStyle w:val="PargrafodaLista"/>
        <w:jc w:val="both"/>
        <w:rPr>
          <w:sz w:val="24"/>
          <w:szCs w:val="24"/>
        </w:rPr>
      </w:pPr>
    </w:p>
    <w:p w:rsidR="00B90FD1" w:rsidRDefault="00B90FD1" w:rsidP="00E96B0C">
      <w:pPr>
        <w:pStyle w:val="PargrafodaLista"/>
        <w:jc w:val="both"/>
        <w:rPr>
          <w:sz w:val="24"/>
          <w:szCs w:val="24"/>
        </w:rPr>
      </w:pPr>
    </w:p>
    <w:p w:rsidR="00B90FD1" w:rsidRDefault="00B90FD1" w:rsidP="00E96B0C">
      <w:pPr>
        <w:pStyle w:val="PargrafodaLista"/>
        <w:jc w:val="both"/>
        <w:rPr>
          <w:sz w:val="24"/>
          <w:szCs w:val="24"/>
        </w:rPr>
      </w:pPr>
    </w:p>
    <w:p w:rsidR="00B90FD1" w:rsidRDefault="00B90FD1" w:rsidP="00E96B0C">
      <w:pPr>
        <w:pStyle w:val="PargrafodaLista"/>
        <w:jc w:val="both"/>
        <w:rPr>
          <w:sz w:val="24"/>
          <w:szCs w:val="24"/>
        </w:rPr>
      </w:pPr>
    </w:p>
    <w:p w:rsidR="00B90FD1" w:rsidRPr="006C2244" w:rsidRDefault="00B90FD1" w:rsidP="00E96B0C">
      <w:pPr>
        <w:pStyle w:val="PargrafodaLista"/>
        <w:jc w:val="both"/>
        <w:rPr>
          <w:sz w:val="24"/>
          <w:szCs w:val="24"/>
        </w:rPr>
      </w:pPr>
    </w:p>
    <w:p w:rsidR="004257C5" w:rsidRPr="006D04F7" w:rsidRDefault="004257C5" w:rsidP="00873BF6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Oficina 2 - </w:t>
      </w:r>
      <w:r w:rsidRPr="00E96B0C">
        <w:rPr>
          <w:b/>
          <w:sz w:val="28"/>
          <w:szCs w:val="24"/>
        </w:rPr>
        <w:t>Conhecer uma árvore</w:t>
      </w:r>
    </w:p>
    <w:p w:rsidR="004257C5" w:rsidRPr="006D04F7" w:rsidRDefault="004257C5" w:rsidP="004328C7">
      <w:pPr>
        <w:jc w:val="both"/>
        <w:rPr>
          <w:sz w:val="24"/>
          <w:szCs w:val="24"/>
        </w:rPr>
      </w:pPr>
      <w:r w:rsidRPr="006D04F7">
        <w:rPr>
          <w:b/>
          <w:sz w:val="24"/>
          <w:szCs w:val="24"/>
        </w:rPr>
        <w:t xml:space="preserve">Conceitos: </w:t>
      </w:r>
      <w:r w:rsidRPr="006D04F7">
        <w:rPr>
          <w:sz w:val="24"/>
          <w:szCs w:val="24"/>
        </w:rPr>
        <w:t>apreciação da floresta,</w:t>
      </w:r>
      <w:r>
        <w:rPr>
          <w:sz w:val="24"/>
          <w:szCs w:val="24"/>
        </w:rPr>
        <w:t xml:space="preserve"> </w:t>
      </w:r>
      <w:r w:rsidRPr="006D04F7">
        <w:rPr>
          <w:sz w:val="24"/>
          <w:szCs w:val="24"/>
        </w:rPr>
        <w:t>empatia,</w:t>
      </w:r>
      <w:r>
        <w:rPr>
          <w:sz w:val="24"/>
          <w:szCs w:val="24"/>
        </w:rPr>
        <w:t xml:space="preserve"> </w:t>
      </w:r>
      <w:r w:rsidR="00B90FD1" w:rsidRPr="006D04F7">
        <w:rPr>
          <w:sz w:val="24"/>
          <w:szCs w:val="24"/>
        </w:rPr>
        <w:t>perceção</w:t>
      </w:r>
      <w:r w:rsidRPr="006D04F7">
        <w:rPr>
          <w:sz w:val="24"/>
          <w:szCs w:val="24"/>
        </w:rPr>
        <w:t xml:space="preserve"> sensorial </w:t>
      </w:r>
    </w:p>
    <w:p w:rsidR="004257C5" w:rsidRPr="006D04F7" w:rsidRDefault="004257C5" w:rsidP="00EF0225">
      <w:pPr>
        <w:pStyle w:val="PargrafodaLista"/>
        <w:numPr>
          <w:ilvl w:val="0"/>
          <w:numId w:val="2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>Formar grupos de 2 alunos cada.</w:t>
      </w:r>
    </w:p>
    <w:p w:rsidR="004257C5" w:rsidRPr="006D04F7" w:rsidRDefault="004257C5" w:rsidP="00373139">
      <w:pPr>
        <w:pStyle w:val="PargrafodaLista"/>
        <w:ind w:left="708"/>
        <w:jc w:val="both"/>
        <w:rPr>
          <w:sz w:val="24"/>
          <w:szCs w:val="24"/>
        </w:rPr>
      </w:pPr>
      <w:r w:rsidRPr="006D04F7">
        <w:rPr>
          <w:sz w:val="24"/>
          <w:szCs w:val="24"/>
        </w:rPr>
        <w:t>Os grupos são formados distribuindo previamente a cada aluno um cartão com um animal. Cada aluno faz par com o colega que recebeu um animal igual.</w:t>
      </w:r>
    </w:p>
    <w:p w:rsidR="004257C5" w:rsidRPr="006D04F7" w:rsidRDefault="004257C5" w:rsidP="00EF0225">
      <w:pPr>
        <w:pStyle w:val="PargrafodaLista"/>
        <w:numPr>
          <w:ilvl w:val="0"/>
          <w:numId w:val="2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>No grupo um aluno deverá ser vendado e outro não.</w:t>
      </w:r>
    </w:p>
    <w:p w:rsidR="004257C5" w:rsidRPr="006D04F7" w:rsidRDefault="004257C5" w:rsidP="00EF0225">
      <w:pPr>
        <w:pStyle w:val="PargrafodaLista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6D04F7">
        <w:rPr>
          <w:sz w:val="24"/>
          <w:szCs w:val="24"/>
        </w:rPr>
        <w:t>O aluno de olhos vendados é guiado por outro até uma árvore do Jardim</w:t>
      </w:r>
    </w:p>
    <w:p w:rsidR="004257C5" w:rsidRPr="006D04F7" w:rsidRDefault="004257C5" w:rsidP="00EF0225">
      <w:pPr>
        <w:pStyle w:val="PargrafodaLista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6D04F7">
        <w:rPr>
          <w:sz w:val="24"/>
          <w:szCs w:val="24"/>
        </w:rPr>
        <w:t>O aluno de olhos vendados vai ter que descobrir a árvore através dos sentidos</w:t>
      </w:r>
    </w:p>
    <w:p w:rsidR="004257C5" w:rsidRPr="006D04F7" w:rsidRDefault="004257C5" w:rsidP="00F53ED5">
      <w:pPr>
        <w:pStyle w:val="PargrafodaLista"/>
        <w:ind w:left="708"/>
        <w:jc w:val="both"/>
        <w:rPr>
          <w:b/>
          <w:sz w:val="24"/>
          <w:szCs w:val="24"/>
        </w:rPr>
      </w:pPr>
      <w:r w:rsidRPr="006D04F7">
        <w:rPr>
          <w:sz w:val="24"/>
          <w:szCs w:val="24"/>
        </w:rPr>
        <w:t xml:space="preserve">- </w:t>
      </w:r>
      <w:proofErr w:type="gramStart"/>
      <w:r w:rsidRPr="006D04F7">
        <w:rPr>
          <w:sz w:val="24"/>
          <w:szCs w:val="24"/>
        </w:rPr>
        <w:t>sentir</w:t>
      </w:r>
      <w:proofErr w:type="gramEnd"/>
      <w:r w:rsidRPr="006D04F7">
        <w:rPr>
          <w:sz w:val="24"/>
          <w:szCs w:val="24"/>
        </w:rPr>
        <w:t xml:space="preserve"> a textura do tronco, o cheiro, o tamanho (colocando os braços à volta do tronco), tocar nas folhas e descrever o recorte e a textura.</w:t>
      </w:r>
    </w:p>
    <w:p w:rsidR="004257C5" w:rsidRPr="006D04F7" w:rsidRDefault="004257C5" w:rsidP="00453BF9">
      <w:pPr>
        <w:pStyle w:val="PargrafodaLista"/>
        <w:numPr>
          <w:ilvl w:val="0"/>
          <w:numId w:val="2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>O aluno vai descrevendo oralmente o que “</w:t>
      </w:r>
      <w:r w:rsidRPr="006D04F7">
        <w:rPr>
          <w:i/>
          <w:sz w:val="24"/>
          <w:szCs w:val="24"/>
        </w:rPr>
        <w:t xml:space="preserve">vê” </w:t>
      </w:r>
      <w:r w:rsidRPr="006D04F7">
        <w:rPr>
          <w:sz w:val="24"/>
          <w:szCs w:val="24"/>
        </w:rPr>
        <w:t>e sente.</w:t>
      </w:r>
    </w:p>
    <w:p w:rsidR="004257C5" w:rsidRPr="006D04F7" w:rsidRDefault="004257C5" w:rsidP="00EF0225">
      <w:pPr>
        <w:pStyle w:val="PargrafodaLista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6D04F7">
        <w:rPr>
          <w:sz w:val="24"/>
          <w:szCs w:val="24"/>
        </w:rPr>
        <w:t>Voltam ao ponto de partida e é tirada a venda dos olhos</w:t>
      </w:r>
    </w:p>
    <w:p w:rsidR="004257C5" w:rsidRPr="006D04F7" w:rsidRDefault="004257C5" w:rsidP="004328C7">
      <w:pPr>
        <w:pStyle w:val="PargrafodaLista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6D04F7">
        <w:rPr>
          <w:sz w:val="24"/>
          <w:szCs w:val="24"/>
        </w:rPr>
        <w:t>Pedir ao aluno para tentar descobrir a sua árvore. O aluno vai ter que descobrir a árvore no Jardim.</w:t>
      </w:r>
    </w:p>
    <w:p w:rsidR="004257C5" w:rsidRPr="006D04F7" w:rsidRDefault="004257C5" w:rsidP="00453BF9">
      <w:pPr>
        <w:pStyle w:val="PargrafodaLista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6D04F7">
        <w:rPr>
          <w:sz w:val="24"/>
          <w:szCs w:val="24"/>
        </w:rPr>
        <w:t>Inverter os papéis.</w:t>
      </w:r>
    </w:p>
    <w:p w:rsidR="004257C5" w:rsidRDefault="004257C5" w:rsidP="00873BF6">
      <w:pPr>
        <w:rPr>
          <w:b/>
          <w:sz w:val="24"/>
          <w:szCs w:val="24"/>
        </w:rPr>
      </w:pPr>
    </w:p>
    <w:p w:rsidR="004257C5" w:rsidRPr="00E96B0C" w:rsidRDefault="004257C5" w:rsidP="00873BF6">
      <w:pPr>
        <w:rPr>
          <w:b/>
          <w:sz w:val="28"/>
          <w:szCs w:val="24"/>
        </w:rPr>
      </w:pPr>
      <w:r>
        <w:rPr>
          <w:b/>
          <w:sz w:val="24"/>
          <w:szCs w:val="24"/>
        </w:rPr>
        <w:t xml:space="preserve">Oficina 2 (2ª tarefa) </w:t>
      </w:r>
      <w:r w:rsidR="00E96B0C">
        <w:rPr>
          <w:b/>
          <w:sz w:val="24"/>
          <w:szCs w:val="24"/>
        </w:rPr>
        <w:t xml:space="preserve">- </w:t>
      </w:r>
      <w:r w:rsidR="00E96B0C" w:rsidRPr="00E96B0C">
        <w:rPr>
          <w:b/>
          <w:sz w:val="28"/>
          <w:szCs w:val="24"/>
        </w:rPr>
        <w:t>Camuflagem</w:t>
      </w:r>
    </w:p>
    <w:p w:rsidR="004257C5" w:rsidRPr="006D04F7" w:rsidRDefault="004257C5" w:rsidP="00873BF6">
      <w:pPr>
        <w:rPr>
          <w:b/>
          <w:sz w:val="24"/>
          <w:szCs w:val="24"/>
        </w:rPr>
      </w:pPr>
    </w:p>
    <w:p w:rsidR="004257C5" w:rsidRPr="006D04F7" w:rsidRDefault="004257C5" w:rsidP="00B75A62">
      <w:pPr>
        <w:pStyle w:val="PargrafodaLista"/>
        <w:numPr>
          <w:ilvl w:val="0"/>
          <w:numId w:val="3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>Será dado a cada aluno uma lagarta feita da cartolina</w:t>
      </w:r>
    </w:p>
    <w:p w:rsidR="004257C5" w:rsidRPr="006D04F7" w:rsidRDefault="004257C5" w:rsidP="00453BF9">
      <w:pPr>
        <w:pStyle w:val="PargrafodaLista"/>
        <w:numPr>
          <w:ilvl w:val="0"/>
          <w:numId w:val="3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>Os alunos terão que colocar o seu nome e pintá-la em dois minutos (serão fornecidos lápis à escolha)</w:t>
      </w:r>
    </w:p>
    <w:p w:rsidR="004257C5" w:rsidRPr="006D04F7" w:rsidRDefault="004257C5" w:rsidP="00453BF9">
      <w:pPr>
        <w:pStyle w:val="PargrafodaLista"/>
        <w:numPr>
          <w:ilvl w:val="0"/>
          <w:numId w:val="3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>Metade da turma vira-se de costas e a uma ordem do monitor os restantes alunos irão esconder as lagartas no tronco das árvores do Jardim e voltam para o seu lugar</w:t>
      </w:r>
    </w:p>
    <w:p w:rsidR="004257C5" w:rsidRPr="006D04F7" w:rsidRDefault="004257C5" w:rsidP="00453BF9">
      <w:pPr>
        <w:pStyle w:val="PargrafodaLista"/>
        <w:numPr>
          <w:ilvl w:val="0"/>
          <w:numId w:val="3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>Os alunos que estão de costas terão que descobrir as lagartas escondidas nos troncos</w:t>
      </w:r>
    </w:p>
    <w:p w:rsidR="004257C5" w:rsidRPr="006D04F7" w:rsidRDefault="004257C5" w:rsidP="00453BF9">
      <w:pPr>
        <w:pStyle w:val="PargrafodaLista"/>
        <w:numPr>
          <w:ilvl w:val="0"/>
          <w:numId w:val="3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>Ganha o aluno a quem pertencer a lagarta que for encontrada mais tarde.</w:t>
      </w:r>
    </w:p>
    <w:p w:rsidR="004257C5" w:rsidRPr="006D04F7" w:rsidRDefault="004257C5" w:rsidP="00453BF9">
      <w:pPr>
        <w:pStyle w:val="PargrafodaLista"/>
        <w:numPr>
          <w:ilvl w:val="0"/>
          <w:numId w:val="3"/>
        </w:numPr>
        <w:jc w:val="both"/>
        <w:rPr>
          <w:sz w:val="24"/>
          <w:szCs w:val="24"/>
        </w:rPr>
      </w:pPr>
      <w:r w:rsidRPr="006D04F7">
        <w:rPr>
          <w:sz w:val="24"/>
          <w:szCs w:val="24"/>
        </w:rPr>
        <w:t>Repete-se o jogo invertendo os grupos</w:t>
      </w:r>
    </w:p>
    <w:p w:rsidR="004257C5" w:rsidRPr="006D04F7" w:rsidRDefault="004257C5" w:rsidP="00EC29AC">
      <w:pPr>
        <w:jc w:val="both"/>
        <w:rPr>
          <w:sz w:val="24"/>
          <w:szCs w:val="24"/>
        </w:rPr>
      </w:pPr>
    </w:p>
    <w:p w:rsidR="004257C5" w:rsidRDefault="004257C5" w:rsidP="00C40C63">
      <w:pPr>
        <w:rPr>
          <w:sz w:val="24"/>
          <w:szCs w:val="24"/>
        </w:rPr>
      </w:pPr>
    </w:p>
    <w:p w:rsidR="004257C5" w:rsidRDefault="004257C5" w:rsidP="00C40C63">
      <w:pPr>
        <w:rPr>
          <w:sz w:val="24"/>
          <w:szCs w:val="24"/>
        </w:rPr>
      </w:pPr>
    </w:p>
    <w:p w:rsidR="004257C5" w:rsidRDefault="004257C5" w:rsidP="00C40C63">
      <w:pPr>
        <w:rPr>
          <w:sz w:val="24"/>
          <w:szCs w:val="24"/>
        </w:rPr>
      </w:pPr>
    </w:p>
    <w:p w:rsidR="004257C5" w:rsidRDefault="004257C5" w:rsidP="00C40C63">
      <w:pPr>
        <w:rPr>
          <w:sz w:val="24"/>
          <w:szCs w:val="24"/>
        </w:rPr>
      </w:pPr>
    </w:p>
    <w:p w:rsidR="004257C5" w:rsidRDefault="004257C5" w:rsidP="00FB0082">
      <w:pPr>
        <w:rPr>
          <w:b/>
          <w:sz w:val="24"/>
          <w:szCs w:val="24"/>
        </w:rPr>
      </w:pPr>
    </w:p>
    <w:p w:rsidR="004257C5" w:rsidRDefault="004257C5" w:rsidP="00FB0082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Oficina 3 – Detetives do jardim</w:t>
      </w:r>
    </w:p>
    <w:p w:rsidR="004257C5" w:rsidRDefault="004257C5" w:rsidP="00FB0082">
      <w:pPr>
        <w:rPr>
          <w:b/>
          <w:sz w:val="24"/>
          <w:szCs w:val="24"/>
        </w:rPr>
      </w:pPr>
    </w:p>
    <w:p w:rsidR="004257C5" w:rsidRDefault="004257C5" w:rsidP="00FB0082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Público alvo</w:t>
      </w:r>
      <w:proofErr w:type="gramEnd"/>
    </w:p>
    <w:p w:rsidR="004257C5" w:rsidRDefault="004257C5" w:rsidP="00FB0082">
      <w:pPr>
        <w:rPr>
          <w:sz w:val="24"/>
          <w:szCs w:val="24"/>
        </w:rPr>
      </w:pPr>
      <w:r>
        <w:rPr>
          <w:sz w:val="24"/>
          <w:szCs w:val="24"/>
        </w:rPr>
        <w:t>Pré-escolar</w:t>
      </w:r>
    </w:p>
    <w:p w:rsidR="004257C5" w:rsidRDefault="004257C5" w:rsidP="00FB0082">
      <w:pPr>
        <w:rPr>
          <w:b/>
          <w:sz w:val="24"/>
          <w:szCs w:val="24"/>
        </w:rPr>
      </w:pPr>
      <w:r>
        <w:rPr>
          <w:b/>
          <w:sz w:val="24"/>
          <w:szCs w:val="24"/>
        </w:rPr>
        <w:t>Meios logísticos</w:t>
      </w:r>
    </w:p>
    <w:p w:rsidR="004257C5" w:rsidRDefault="004257C5" w:rsidP="00FB0082">
      <w:pPr>
        <w:rPr>
          <w:sz w:val="24"/>
          <w:szCs w:val="24"/>
        </w:rPr>
      </w:pPr>
      <w:r>
        <w:rPr>
          <w:sz w:val="24"/>
          <w:szCs w:val="24"/>
        </w:rPr>
        <w:t>A oficina realiza-se nos jardins da Escola, na biblioteca e na sala de apoio</w:t>
      </w:r>
    </w:p>
    <w:p w:rsidR="004257C5" w:rsidRDefault="004257C5" w:rsidP="00FB0082">
      <w:pPr>
        <w:rPr>
          <w:b/>
          <w:sz w:val="24"/>
          <w:szCs w:val="24"/>
        </w:rPr>
      </w:pPr>
      <w:r>
        <w:rPr>
          <w:b/>
          <w:sz w:val="24"/>
          <w:szCs w:val="24"/>
        </w:rPr>
        <w:t>Duração</w:t>
      </w:r>
    </w:p>
    <w:p w:rsidR="004257C5" w:rsidRDefault="004257C5" w:rsidP="00FB0082">
      <w:pPr>
        <w:rPr>
          <w:sz w:val="24"/>
          <w:szCs w:val="24"/>
        </w:rPr>
      </w:pPr>
      <w:r>
        <w:rPr>
          <w:sz w:val="24"/>
          <w:szCs w:val="24"/>
        </w:rPr>
        <w:t>60m</w:t>
      </w:r>
    </w:p>
    <w:p w:rsidR="004257C5" w:rsidRDefault="004257C5" w:rsidP="00FB0082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Conceitos a trabalhar</w:t>
      </w:r>
    </w:p>
    <w:p w:rsidR="004257C5" w:rsidRDefault="004257C5" w:rsidP="00FB0082">
      <w:pPr>
        <w:rPr>
          <w:sz w:val="24"/>
          <w:szCs w:val="24"/>
        </w:rPr>
      </w:pPr>
      <w:r>
        <w:rPr>
          <w:sz w:val="24"/>
          <w:szCs w:val="24"/>
        </w:rPr>
        <w:t>Biodiversidade, observação, identificação</w:t>
      </w:r>
    </w:p>
    <w:p w:rsidR="004257C5" w:rsidRDefault="004257C5" w:rsidP="00FB0082">
      <w:pPr>
        <w:rPr>
          <w:b/>
          <w:sz w:val="24"/>
          <w:szCs w:val="24"/>
        </w:rPr>
      </w:pPr>
      <w:r>
        <w:rPr>
          <w:b/>
          <w:sz w:val="24"/>
          <w:szCs w:val="24"/>
        </w:rPr>
        <w:t>Objetivos</w:t>
      </w:r>
    </w:p>
    <w:p w:rsidR="004257C5" w:rsidRDefault="004257C5" w:rsidP="00FB008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Estimular a curiosidade para os elementos naturais do Jardim da Escola</w:t>
      </w:r>
    </w:p>
    <w:p w:rsidR="004257C5" w:rsidRDefault="004257C5" w:rsidP="00FB008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Desenvolver a capacidade de observação</w:t>
      </w:r>
    </w:p>
    <w:p w:rsidR="004257C5" w:rsidRDefault="004257C5" w:rsidP="00FB0082">
      <w:pPr>
        <w:spacing w:after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Despertar o espírito científico através da observação da natureza</w:t>
      </w:r>
    </w:p>
    <w:p w:rsidR="004257C5" w:rsidRDefault="004257C5" w:rsidP="00FB008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Valorizar atitudes de respeito em relação à natureza</w:t>
      </w:r>
    </w:p>
    <w:p w:rsidR="004257C5" w:rsidRDefault="004257C5" w:rsidP="00FB0082">
      <w:pPr>
        <w:rPr>
          <w:sz w:val="24"/>
          <w:szCs w:val="24"/>
        </w:rPr>
      </w:pPr>
    </w:p>
    <w:p w:rsidR="004257C5" w:rsidRDefault="004257C5" w:rsidP="00FB0082">
      <w:pPr>
        <w:rPr>
          <w:b/>
          <w:sz w:val="24"/>
          <w:szCs w:val="24"/>
        </w:rPr>
      </w:pPr>
      <w:r>
        <w:rPr>
          <w:b/>
          <w:sz w:val="24"/>
          <w:szCs w:val="24"/>
        </w:rPr>
        <w:t>Desenvolvimento</w:t>
      </w:r>
    </w:p>
    <w:p w:rsidR="004257C5" w:rsidRDefault="004257C5" w:rsidP="00FB0082">
      <w:pPr>
        <w:pStyle w:val="Pargrafoda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Acolhimento das crianças na sala de apoio</w:t>
      </w:r>
    </w:p>
    <w:p w:rsidR="004257C5" w:rsidRDefault="004257C5" w:rsidP="00FB0082">
      <w:pPr>
        <w:pStyle w:val="Pargrafoda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Distribuição de sacos de papel para recolha de folhas (1 saco para cada 5 crianças)</w:t>
      </w:r>
    </w:p>
    <w:p w:rsidR="004257C5" w:rsidRDefault="004257C5" w:rsidP="00FB0082">
      <w:pPr>
        <w:pStyle w:val="Pargrafoda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Visita ao jardim da escola e recolha de folhas caídas no chão</w:t>
      </w:r>
    </w:p>
    <w:p w:rsidR="004257C5" w:rsidRDefault="004257C5" w:rsidP="00FB0082">
      <w:pPr>
        <w:pStyle w:val="Pargrafoda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Chegada à sala de </w:t>
      </w:r>
      <w:r w:rsidR="002A7590">
        <w:rPr>
          <w:sz w:val="24"/>
          <w:szCs w:val="24"/>
        </w:rPr>
        <w:t>apoios todos</w:t>
      </w:r>
      <w:r>
        <w:rPr>
          <w:sz w:val="24"/>
          <w:szCs w:val="24"/>
        </w:rPr>
        <w:t xml:space="preserve"> colocarão as folhas recolhidas no jardim numa mesa</w:t>
      </w:r>
    </w:p>
    <w:p w:rsidR="004257C5" w:rsidRDefault="004257C5" w:rsidP="00FB0082">
      <w:pPr>
        <w:pStyle w:val="Pargrafoda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As crianças terão que formar conjuntos de folhas segundo alguns critérios: cor, tamanho, textura, forma</w:t>
      </w:r>
    </w:p>
    <w:p w:rsidR="004257C5" w:rsidRDefault="004257C5" w:rsidP="00FB0082">
      <w:pPr>
        <w:pStyle w:val="Pargrafoda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Cada grupo escolhe um destes critérios e realiza a tarefa</w:t>
      </w:r>
    </w:p>
    <w:p w:rsidR="004257C5" w:rsidRDefault="004257C5" w:rsidP="00FB0082">
      <w:pPr>
        <w:pStyle w:val="Pargrafoda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Diálogo sobre os critérios de formação dos conjuntos de folhas</w:t>
      </w:r>
    </w:p>
    <w:p w:rsidR="004257C5" w:rsidRDefault="004257C5" w:rsidP="00FB0082">
      <w:pPr>
        <w:pStyle w:val="Pargrafoda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Colagem das folhas agrupadas em cartolinas (ao alunos mais velhos completarão com a informação sobre o critério adotado na elaboração da tarefa)</w:t>
      </w:r>
    </w:p>
    <w:p w:rsidR="004257C5" w:rsidRPr="00873BF6" w:rsidRDefault="004257C5" w:rsidP="00873BF6">
      <w:pPr>
        <w:pStyle w:val="PargrafodaLista"/>
        <w:numPr>
          <w:ilvl w:val="0"/>
          <w:numId w:val="4"/>
        </w:numPr>
        <w:jc w:val="both"/>
        <w:rPr>
          <w:sz w:val="24"/>
          <w:szCs w:val="24"/>
        </w:rPr>
      </w:pPr>
      <w:r>
        <w:t xml:space="preserve">Sistematização das aprendizagens </w:t>
      </w:r>
    </w:p>
    <w:p w:rsidR="004257C5" w:rsidRDefault="004257C5" w:rsidP="00C40C63">
      <w:pPr>
        <w:rPr>
          <w:b/>
          <w:sz w:val="24"/>
          <w:szCs w:val="24"/>
        </w:rPr>
      </w:pPr>
    </w:p>
    <w:p w:rsidR="004257C5" w:rsidRDefault="004257C5" w:rsidP="00C40C63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Oficina 4 – Olhar e ver</w:t>
      </w:r>
    </w:p>
    <w:p w:rsidR="004257C5" w:rsidRPr="00D24DB4" w:rsidRDefault="004257C5" w:rsidP="00D24DB4">
      <w:pPr>
        <w:spacing w:after="0" w:line="240" w:lineRule="auto"/>
        <w:ind w:left="708"/>
        <w:rPr>
          <w:b/>
          <w:i/>
          <w:sz w:val="24"/>
          <w:szCs w:val="24"/>
        </w:rPr>
      </w:pPr>
      <w:r w:rsidRPr="00D24DB4">
        <w:rPr>
          <w:b/>
          <w:i/>
          <w:sz w:val="24"/>
          <w:szCs w:val="24"/>
        </w:rPr>
        <w:t>Minhocas</w:t>
      </w:r>
      <w:proofErr w:type="gramStart"/>
      <w:r w:rsidRPr="00D24DB4">
        <w:rPr>
          <w:b/>
          <w:i/>
          <w:sz w:val="24"/>
          <w:szCs w:val="24"/>
        </w:rPr>
        <w:t>,</w:t>
      </w:r>
      <w:proofErr w:type="gramEnd"/>
      <w:r w:rsidRPr="00D24DB4">
        <w:rPr>
          <w:b/>
          <w:i/>
          <w:sz w:val="24"/>
          <w:szCs w:val="24"/>
        </w:rPr>
        <w:t xml:space="preserve"> lesmas, formigas, borboletas ou caracóis</w:t>
      </w:r>
    </w:p>
    <w:p w:rsidR="004257C5" w:rsidRDefault="004257C5" w:rsidP="00D24DB4">
      <w:pPr>
        <w:spacing w:after="0" w:line="240" w:lineRule="auto"/>
        <w:ind w:left="708"/>
        <w:rPr>
          <w:b/>
          <w:i/>
          <w:sz w:val="24"/>
          <w:szCs w:val="24"/>
        </w:rPr>
      </w:pPr>
      <w:proofErr w:type="gramStart"/>
      <w:r w:rsidRPr="00D24DB4">
        <w:rPr>
          <w:b/>
          <w:i/>
          <w:sz w:val="24"/>
          <w:szCs w:val="24"/>
        </w:rPr>
        <w:t>bem</w:t>
      </w:r>
      <w:proofErr w:type="gramEnd"/>
      <w:r w:rsidRPr="00D24DB4">
        <w:rPr>
          <w:b/>
          <w:i/>
          <w:sz w:val="24"/>
          <w:szCs w:val="24"/>
        </w:rPr>
        <w:t>- vindos à encosta</w:t>
      </w:r>
    </w:p>
    <w:p w:rsidR="004257C5" w:rsidRPr="00D24DB4" w:rsidRDefault="004257C5" w:rsidP="00D24DB4">
      <w:pPr>
        <w:spacing w:after="0" w:line="240" w:lineRule="auto"/>
        <w:rPr>
          <w:b/>
          <w:i/>
          <w:sz w:val="24"/>
          <w:szCs w:val="24"/>
        </w:rPr>
      </w:pPr>
    </w:p>
    <w:p w:rsidR="004257C5" w:rsidRDefault="004257C5" w:rsidP="004968DC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Público alvo</w:t>
      </w:r>
      <w:proofErr w:type="gramEnd"/>
    </w:p>
    <w:p w:rsidR="004257C5" w:rsidRPr="004968DC" w:rsidRDefault="004257C5" w:rsidP="004968DC">
      <w:pPr>
        <w:rPr>
          <w:sz w:val="24"/>
          <w:szCs w:val="24"/>
        </w:rPr>
      </w:pPr>
      <w:r w:rsidRPr="004968DC">
        <w:rPr>
          <w:sz w:val="24"/>
          <w:szCs w:val="24"/>
        </w:rPr>
        <w:t xml:space="preserve">3º </w:t>
      </w:r>
      <w:proofErr w:type="gramStart"/>
      <w:r w:rsidRPr="004968DC">
        <w:rPr>
          <w:sz w:val="24"/>
          <w:szCs w:val="24"/>
        </w:rPr>
        <w:t>ciclo</w:t>
      </w:r>
      <w:proofErr w:type="gramEnd"/>
    </w:p>
    <w:p w:rsidR="004257C5" w:rsidRDefault="004257C5" w:rsidP="004968DC">
      <w:pPr>
        <w:rPr>
          <w:b/>
          <w:sz w:val="24"/>
          <w:szCs w:val="24"/>
        </w:rPr>
      </w:pPr>
      <w:r>
        <w:rPr>
          <w:b/>
          <w:sz w:val="24"/>
          <w:szCs w:val="24"/>
        </w:rPr>
        <w:t>Meios logísticos</w:t>
      </w:r>
    </w:p>
    <w:p w:rsidR="004257C5" w:rsidRDefault="004257C5" w:rsidP="004968DC">
      <w:pPr>
        <w:rPr>
          <w:sz w:val="24"/>
          <w:szCs w:val="24"/>
        </w:rPr>
      </w:pPr>
      <w:r>
        <w:rPr>
          <w:sz w:val="24"/>
          <w:szCs w:val="24"/>
        </w:rPr>
        <w:t>A oficina realiza-se na encosta e na sala de apoio</w:t>
      </w:r>
    </w:p>
    <w:p w:rsidR="004257C5" w:rsidRDefault="004257C5" w:rsidP="004968DC">
      <w:pPr>
        <w:rPr>
          <w:b/>
          <w:sz w:val="24"/>
          <w:szCs w:val="24"/>
        </w:rPr>
      </w:pPr>
      <w:r>
        <w:rPr>
          <w:b/>
          <w:sz w:val="24"/>
          <w:szCs w:val="24"/>
        </w:rPr>
        <w:t>Duração</w:t>
      </w:r>
    </w:p>
    <w:p w:rsidR="004257C5" w:rsidRDefault="004257C5" w:rsidP="004968DC">
      <w:pPr>
        <w:rPr>
          <w:sz w:val="24"/>
          <w:szCs w:val="24"/>
        </w:rPr>
      </w:pPr>
      <w:r>
        <w:rPr>
          <w:sz w:val="24"/>
          <w:szCs w:val="24"/>
        </w:rPr>
        <w:t>60m</w:t>
      </w:r>
    </w:p>
    <w:p w:rsidR="004257C5" w:rsidRDefault="004257C5" w:rsidP="004968DC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Conceitos a trabalhar</w:t>
      </w:r>
    </w:p>
    <w:p w:rsidR="004257C5" w:rsidRDefault="004257C5" w:rsidP="004968DC">
      <w:pPr>
        <w:rPr>
          <w:sz w:val="24"/>
          <w:szCs w:val="24"/>
        </w:rPr>
      </w:pPr>
      <w:r>
        <w:rPr>
          <w:sz w:val="24"/>
          <w:szCs w:val="24"/>
        </w:rPr>
        <w:t>Biodiversidade, observação, identificação, relações bióticas, morfologia, reprodução</w:t>
      </w:r>
    </w:p>
    <w:p w:rsidR="004257C5" w:rsidRDefault="004257C5" w:rsidP="004968DC">
      <w:pPr>
        <w:rPr>
          <w:b/>
          <w:sz w:val="24"/>
          <w:szCs w:val="24"/>
        </w:rPr>
      </w:pPr>
      <w:r>
        <w:rPr>
          <w:b/>
          <w:sz w:val="24"/>
          <w:szCs w:val="24"/>
        </w:rPr>
        <w:t>Objetivos</w:t>
      </w:r>
    </w:p>
    <w:p w:rsidR="004257C5" w:rsidRDefault="004257C5" w:rsidP="004968D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Estimular a curiosidade para os elementos naturais da Encosta</w:t>
      </w:r>
    </w:p>
    <w:p w:rsidR="004257C5" w:rsidRDefault="004257C5" w:rsidP="004968D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Desenvolver a capacidade de observação</w:t>
      </w:r>
    </w:p>
    <w:p w:rsidR="004257C5" w:rsidRDefault="004257C5" w:rsidP="004968DC">
      <w:pPr>
        <w:spacing w:after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Despertar o espírito científico através da observação da natureza</w:t>
      </w:r>
    </w:p>
    <w:p w:rsidR="004257C5" w:rsidRDefault="004257C5" w:rsidP="004968D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Valorizar atitudes de respeito em relação à natureza</w:t>
      </w:r>
    </w:p>
    <w:p w:rsidR="004257C5" w:rsidRPr="006D04F7" w:rsidRDefault="004257C5" w:rsidP="00CF567C">
      <w:pPr>
        <w:spacing w:after="0"/>
        <w:jc w:val="both"/>
        <w:rPr>
          <w:sz w:val="24"/>
          <w:szCs w:val="24"/>
        </w:rPr>
      </w:pPr>
      <w:r w:rsidRPr="006D04F7">
        <w:rPr>
          <w:sz w:val="24"/>
          <w:szCs w:val="24"/>
        </w:rPr>
        <w:t>Desenvolver a capacidade de argumentar, propor hipóteses e questionar</w:t>
      </w:r>
    </w:p>
    <w:p w:rsidR="004257C5" w:rsidRDefault="004257C5" w:rsidP="00CF567C">
      <w:pPr>
        <w:spacing w:after="0"/>
        <w:rPr>
          <w:sz w:val="24"/>
          <w:szCs w:val="24"/>
        </w:rPr>
      </w:pPr>
      <w:r>
        <w:rPr>
          <w:sz w:val="24"/>
          <w:szCs w:val="24"/>
        </w:rPr>
        <w:t>Conhecer e identificar a fauna da Encosta</w:t>
      </w:r>
    </w:p>
    <w:p w:rsidR="004257C5" w:rsidRDefault="004257C5" w:rsidP="00CF567C">
      <w:pPr>
        <w:spacing w:after="0"/>
        <w:rPr>
          <w:sz w:val="24"/>
          <w:szCs w:val="24"/>
        </w:rPr>
      </w:pPr>
      <w:r>
        <w:rPr>
          <w:sz w:val="24"/>
          <w:szCs w:val="24"/>
        </w:rPr>
        <w:t>Compreender as relações bióticas entre os seres vivos</w:t>
      </w:r>
    </w:p>
    <w:p w:rsidR="004257C5" w:rsidRDefault="004257C5" w:rsidP="00CF567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Compreender as relações abióticas </w:t>
      </w:r>
    </w:p>
    <w:p w:rsidR="004257C5" w:rsidRDefault="004257C5" w:rsidP="00CF567C">
      <w:pPr>
        <w:spacing w:after="0"/>
        <w:rPr>
          <w:sz w:val="24"/>
          <w:szCs w:val="24"/>
        </w:rPr>
      </w:pPr>
      <w:r>
        <w:rPr>
          <w:sz w:val="24"/>
          <w:szCs w:val="24"/>
        </w:rPr>
        <w:t>Compreender as diferentes formas de reprodução dos seres vivos</w:t>
      </w:r>
    </w:p>
    <w:p w:rsidR="004257C5" w:rsidRDefault="002A7590" w:rsidP="00CF567C">
      <w:pPr>
        <w:spacing w:after="0"/>
        <w:rPr>
          <w:sz w:val="24"/>
          <w:szCs w:val="24"/>
        </w:rPr>
      </w:pPr>
      <w:r>
        <w:rPr>
          <w:sz w:val="24"/>
          <w:szCs w:val="24"/>
        </w:rPr>
        <w:t>Analisar aspe</w:t>
      </w:r>
      <w:bookmarkStart w:id="0" w:name="_GoBack"/>
      <w:bookmarkEnd w:id="0"/>
      <w:r w:rsidR="004257C5">
        <w:rPr>
          <w:sz w:val="24"/>
          <w:szCs w:val="24"/>
        </w:rPr>
        <w:t>tos morfológicos dos seres vivos</w:t>
      </w:r>
    </w:p>
    <w:p w:rsidR="004257C5" w:rsidRDefault="004257C5" w:rsidP="00CF567C">
      <w:pPr>
        <w:spacing w:after="0"/>
        <w:rPr>
          <w:sz w:val="24"/>
          <w:szCs w:val="24"/>
        </w:rPr>
      </w:pPr>
    </w:p>
    <w:p w:rsidR="004257C5" w:rsidRDefault="004257C5" w:rsidP="004968DC">
      <w:pPr>
        <w:rPr>
          <w:b/>
          <w:sz w:val="24"/>
          <w:szCs w:val="24"/>
        </w:rPr>
      </w:pPr>
      <w:r>
        <w:rPr>
          <w:b/>
          <w:sz w:val="24"/>
          <w:szCs w:val="24"/>
        </w:rPr>
        <w:t>Desenvolvimento</w:t>
      </w:r>
    </w:p>
    <w:p w:rsidR="004257C5" w:rsidRDefault="004257C5" w:rsidP="00C161F8">
      <w:pPr>
        <w:pStyle w:val="PargrafodaList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Receção dos alunos na sala de apoio</w:t>
      </w:r>
    </w:p>
    <w:p w:rsidR="004257C5" w:rsidRDefault="004257C5" w:rsidP="00C161F8">
      <w:pPr>
        <w:pStyle w:val="PargrafodaList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Entrega e análise do guião de exploração da </w:t>
      </w:r>
      <w:r w:rsidR="00B90FD1">
        <w:rPr>
          <w:sz w:val="24"/>
          <w:szCs w:val="24"/>
        </w:rPr>
        <w:t>atividade</w:t>
      </w:r>
    </w:p>
    <w:p w:rsidR="004257C5" w:rsidRDefault="002A7590" w:rsidP="00C161F8">
      <w:pPr>
        <w:pStyle w:val="PargrafodaList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Distribuição de Kit</w:t>
      </w:r>
      <w:r w:rsidR="004257C5">
        <w:rPr>
          <w:sz w:val="24"/>
          <w:szCs w:val="24"/>
        </w:rPr>
        <w:t xml:space="preserve">s de campo </w:t>
      </w:r>
      <w:proofErr w:type="gramStart"/>
      <w:r w:rsidR="004257C5">
        <w:rPr>
          <w:sz w:val="24"/>
          <w:szCs w:val="24"/>
        </w:rPr>
        <w:t>com</w:t>
      </w:r>
      <w:proofErr w:type="gramEnd"/>
      <w:r w:rsidR="004257C5">
        <w:rPr>
          <w:sz w:val="24"/>
          <w:szCs w:val="24"/>
        </w:rPr>
        <w:t>: caixas de recolha, lupas, redes, pá de jardim, pinças e caderno de campo</w:t>
      </w:r>
    </w:p>
    <w:p w:rsidR="004257C5" w:rsidRPr="006D04F7" w:rsidRDefault="004257C5" w:rsidP="00C161F8">
      <w:pPr>
        <w:pStyle w:val="PargrafodaList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Formar grupos de 4</w:t>
      </w:r>
      <w:r w:rsidRPr="006D04F7">
        <w:rPr>
          <w:sz w:val="24"/>
          <w:szCs w:val="24"/>
        </w:rPr>
        <w:t xml:space="preserve"> alunos cada.</w:t>
      </w:r>
    </w:p>
    <w:p w:rsidR="004257C5" w:rsidRDefault="004257C5" w:rsidP="00873BF6">
      <w:pPr>
        <w:pStyle w:val="PargrafodaLista"/>
        <w:ind w:left="708"/>
        <w:jc w:val="both"/>
        <w:rPr>
          <w:i/>
          <w:sz w:val="24"/>
          <w:szCs w:val="24"/>
        </w:rPr>
      </w:pPr>
      <w:r w:rsidRPr="006D04F7">
        <w:rPr>
          <w:sz w:val="24"/>
          <w:szCs w:val="24"/>
        </w:rPr>
        <w:t>Os grupos são formados distribuindo pr</w:t>
      </w:r>
      <w:r>
        <w:rPr>
          <w:sz w:val="24"/>
          <w:szCs w:val="24"/>
        </w:rPr>
        <w:t>eviamente a cada aluno um pedaço de um puzzle que se completa com quatro peças</w:t>
      </w:r>
      <w:r w:rsidRPr="006D04F7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Distribuição de tarefas pelos elementos do grupo: Líder/fotógrafo, </w:t>
      </w:r>
      <w:r w:rsidRPr="00DE11BC">
        <w:rPr>
          <w:i/>
          <w:sz w:val="24"/>
          <w:szCs w:val="24"/>
        </w:rPr>
        <w:t>o desenhador</w:t>
      </w:r>
      <w:r>
        <w:rPr>
          <w:i/>
          <w:sz w:val="24"/>
          <w:szCs w:val="24"/>
        </w:rPr>
        <w:t>, o que regista, o responsável pelos materiais e pela recolha.</w:t>
      </w:r>
    </w:p>
    <w:p w:rsidR="004257C5" w:rsidRPr="00873BF6" w:rsidRDefault="004257C5" w:rsidP="00873BF6">
      <w:pPr>
        <w:pStyle w:val="PargrafodaLista"/>
        <w:ind w:left="0"/>
        <w:jc w:val="both"/>
        <w:rPr>
          <w:i/>
          <w:sz w:val="10"/>
          <w:szCs w:val="24"/>
        </w:rPr>
      </w:pPr>
    </w:p>
    <w:p w:rsidR="004257C5" w:rsidRDefault="004257C5" w:rsidP="00D7392E">
      <w:pPr>
        <w:pStyle w:val="PargrafodaList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Saída de campo para a realização do percurso da Encosta</w:t>
      </w:r>
    </w:p>
    <w:p w:rsidR="004257C5" w:rsidRDefault="004257C5" w:rsidP="006C26F7">
      <w:pPr>
        <w:pStyle w:val="PargrafodaLista"/>
        <w:numPr>
          <w:ilvl w:val="0"/>
          <w:numId w:val="9"/>
        </w:numPr>
        <w:jc w:val="both"/>
        <w:rPr>
          <w:sz w:val="24"/>
          <w:szCs w:val="24"/>
        </w:rPr>
      </w:pPr>
      <w:r w:rsidRPr="006C26F7">
        <w:rPr>
          <w:sz w:val="24"/>
          <w:szCs w:val="24"/>
        </w:rPr>
        <w:lastRenderedPageBreak/>
        <w:t xml:space="preserve">Paragem </w:t>
      </w:r>
      <w:r>
        <w:rPr>
          <w:sz w:val="24"/>
          <w:szCs w:val="24"/>
        </w:rPr>
        <w:t>em cada uma das estações, onde o monitor apoia os alunos na resolução das tarefas</w:t>
      </w:r>
    </w:p>
    <w:p w:rsidR="004257C5" w:rsidRDefault="004257C5" w:rsidP="006C26F7">
      <w:pPr>
        <w:pStyle w:val="PargrafodaLista"/>
        <w:ind w:left="502"/>
        <w:jc w:val="both"/>
        <w:rPr>
          <w:sz w:val="24"/>
          <w:szCs w:val="24"/>
        </w:rPr>
      </w:pPr>
    </w:p>
    <w:p w:rsidR="004257C5" w:rsidRPr="00B90FD1" w:rsidRDefault="004257C5" w:rsidP="006C26F7">
      <w:pPr>
        <w:pStyle w:val="PargrafodaLista"/>
        <w:ind w:left="502"/>
        <w:jc w:val="both"/>
        <w:rPr>
          <w:b/>
          <w:sz w:val="24"/>
          <w:szCs w:val="24"/>
        </w:rPr>
      </w:pPr>
      <w:r w:rsidRPr="00B90FD1">
        <w:rPr>
          <w:b/>
          <w:sz w:val="24"/>
          <w:szCs w:val="24"/>
        </w:rPr>
        <w:t>Estação nº1</w:t>
      </w:r>
    </w:p>
    <w:p w:rsidR="004257C5" w:rsidRDefault="004257C5" w:rsidP="006C26F7">
      <w:pPr>
        <w:pStyle w:val="PargrafodaLista"/>
        <w:ind w:left="502"/>
        <w:jc w:val="both"/>
        <w:rPr>
          <w:sz w:val="24"/>
          <w:szCs w:val="24"/>
        </w:rPr>
      </w:pPr>
    </w:p>
    <w:p w:rsidR="004257C5" w:rsidRDefault="004257C5" w:rsidP="006C26F7">
      <w:pPr>
        <w:pStyle w:val="PargrafodaLista"/>
        <w:ind w:left="50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Recolha de minhocas, observação, exploração das suas características e registo fotográfico e no </w:t>
      </w:r>
      <w:r w:rsidR="002A7590">
        <w:rPr>
          <w:sz w:val="24"/>
          <w:szCs w:val="24"/>
        </w:rPr>
        <w:t>caderno de campo (explorar aspe</w:t>
      </w:r>
      <w:r>
        <w:rPr>
          <w:sz w:val="24"/>
          <w:szCs w:val="24"/>
        </w:rPr>
        <w:t xml:space="preserve">tos relacionados com </w:t>
      </w:r>
      <w:r w:rsidR="00B90FD1">
        <w:rPr>
          <w:sz w:val="24"/>
          <w:szCs w:val="24"/>
        </w:rPr>
        <w:t xml:space="preserve">o habitat, </w:t>
      </w:r>
      <w:r>
        <w:rPr>
          <w:sz w:val="24"/>
          <w:szCs w:val="24"/>
        </w:rPr>
        <w:t>anatomia, revestimento, alimentação, locomoção e reprodução)</w:t>
      </w:r>
    </w:p>
    <w:p w:rsidR="004257C5" w:rsidRDefault="004257C5" w:rsidP="00412621">
      <w:pPr>
        <w:pStyle w:val="PargrafodaLista"/>
        <w:ind w:left="502"/>
        <w:jc w:val="both"/>
        <w:rPr>
          <w:sz w:val="24"/>
          <w:szCs w:val="24"/>
        </w:rPr>
      </w:pPr>
      <w:r>
        <w:rPr>
          <w:sz w:val="24"/>
          <w:szCs w:val="24"/>
        </w:rPr>
        <w:t>No fim das tarefas é libertado o animal recolhido</w:t>
      </w:r>
    </w:p>
    <w:p w:rsidR="004257C5" w:rsidRDefault="004257C5" w:rsidP="006C26F7">
      <w:pPr>
        <w:pStyle w:val="PargrafodaLista"/>
        <w:ind w:left="502"/>
        <w:jc w:val="both"/>
        <w:rPr>
          <w:sz w:val="24"/>
          <w:szCs w:val="24"/>
        </w:rPr>
      </w:pPr>
    </w:p>
    <w:p w:rsidR="004257C5" w:rsidRDefault="004257C5" w:rsidP="006C26F7">
      <w:pPr>
        <w:pStyle w:val="PargrafodaLista"/>
        <w:ind w:left="502"/>
        <w:jc w:val="both"/>
        <w:rPr>
          <w:sz w:val="24"/>
          <w:szCs w:val="24"/>
        </w:rPr>
      </w:pPr>
      <w:r>
        <w:rPr>
          <w:sz w:val="24"/>
          <w:szCs w:val="24"/>
        </w:rPr>
        <w:t>Estação nº2</w:t>
      </w:r>
    </w:p>
    <w:p w:rsidR="004257C5" w:rsidRDefault="004257C5" w:rsidP="006C26F7">
      <w:pPr>
        <w:ind w:left="502"/>
        <w:jc w:val="both"/>
        <w:rPr>
          <w:sz w:val="24"/>
          <w:szCs w:val="24"/>
        </w:rPr>
      </w:pPr>
      <w:r>
        <w:rPr>
          <w:sz w:val="24"/>
          <w:szCs w:val="24"/>
        </w:rPr>
        <w:t>Recolha de caracóis ou das suas conchas, observação, exploração das</w:t>
      </w:r>
      <w:r w:rsidR="00B90FD1">
        <w:rPr>
          <w:sz w:val="24"/>
          <w:szCs w:val="24"/>
        </w:rPr>
        <w:t xml:space="preserve"> suas características e registo </w:t>
      </w:r>
      <w:r>
        <w:rPr>
          <w:sz w:val="24"/>
          <w:szCs w:val="24"/>
        </w:rPr>
        <w:t xml:space="preserve">fotográfico e no caderno de campo (explorar </w:t>
      </w:r>
      <w:r w:rsidR="00B90FD1">
        <w:rPr>
          <w:sz w:val="24"/>
          <w:szCs w:val="24"/>
        </w:rPr>
        <w:t>aspetos</w:t>
      </w:r>
      <w:r>
        <w:rPr>
          <w:sz w:val="24"/>
          <w:szCs w:val="24"/>
        </w:rPr>
        <w:t xml:space="preserve"> relacionados com</w:t>
      </w:r>
      <w:r w:rsidR="00B90FD1">
        <w:rPr>
          <w:sz w:val="24"/>
          <w:szCs w:val="24"/>
        </w:rPr>
        <w:t xml:space="preserve"> habitat,</w:t>
      </w:r>
      <w:r>
        <w:rPr>
          <w:sz w:val="24"/>
          <w:szCs w:val="24"/>
        </w:rPr>
        <w:t xml:space="preserve"> anatomia, revestimento, alimentação, locomoção e reprodução. Análise da sua importância ecológica.</w:t>
      </w:r>
    </w:p>
    <w:p w:rsidR="004257C5" w:rsidRDefault="004257C5" w:rsidP="006C26F7">
      <w:pPr>
        <w:ind w:left="502"/>
        <w:jc w:val="both"/>
        <w:rPr>
          <w:sz w:val="24"/>
          <w:szCs w:val="24"/>
        </w:rPr>
      </w:pPr>
      <w:r>
        <w:rPr>
          <w:sz w:val="24"/>
          <w:szCs w:val="24"/>
        </w:rPr>
        <w:t>O que une lesmas e caracóis?</w:t>
      </w:r>
    </w:p>
    <w:p w:rsidR="004257C5" w:rsidRDefault="004257C5" w:rsidP="00412621">
      <w:pPr>
        <w:pStyle w:val="PargrafodaLista"/>
        <w:ind w:left="502"/>
        <w:jc w:val="both"/>
        <w:rPr>
          <w:sz w:val="24"/>
          <w:szCs w:val="24"/>
        </w:rPr>
      </w:pPr>
      <w:r>
        <w:rPr>
          <w:sz w:val="24"/>
          <w:szCs w:val="24"/>
        </w:rPr>
        <w:t>No fim das tarefas é libertado o animal recolhido</w:t>
      </w:r>
    </w:p>
    <w:p w:rsidR="004257C5" w:rsidRDefault="004257C5" w:rsidP="00412621">
      <w:pPr>
        <w:pStyle w:val="PargrafodaLista"/>
        <w:ind w:left="502"/>
        <w:jc w:val="both"/>
        <w:rPr>
          <w:sz w:val="24"/>
          <w:szCs w:val="24"/>
        </w:rPr>
      </w:pPr>
    </w:p>
    <w:p w:rsidR="004257C5" w:rsidRDefault="004257C5" w:rsidP="006C26F7">
      <w:pPr>
        <w:pStyle w:val="PargrafodaLista"/>
        <w:ind w:left="502"/>
        <w:jc w:val="both"/>
        <w:rPr>
          <w:sz w:val="24"/>
          <w:szCs w:val="24"/>
        </w:rPr>
      </w:pPr>
      <w:r>
        <w:rPr>
          <w:sz w:val="24"/>
          <w:szCs w:val="24"/>
        </w:rPr>
        <w:t>Estação nº3</w:t>
      </w:r>
    </w:p>
    <w:p w:rsidR="004257C5" w:rsidRDefault="004257C5" w:rsidP="006C26F7">
      <w:pPr>
        <w:ind w:left="502"/>
        <w:jc w:val="both"/>
        <w:rPr>
          <w:sz w:val="24"/>
          <w:szCs w:val="24"/>
        </w:rPr>
      </w:pPr>
      <w:r>
        <w:rPr>
          <w:sz w:val="24"/>
          <w:szCs w:val="24"/>
        </w:rPr>
        <w:t>Recolha de lagartas, observação, exploração d</w:t>
      </w:r>
      <w:r w:rsidR="00B90FD1">
        <w:rPr>
          <w:sz w:val="24"/>
          <w:szCs w:val="24"/>
        </w:rPr>
        <w:t xml:space="preserve">as suas características registo </w:t>
      </w:r>
      <w:r>
        <w:rPr>
          <w:sz w:val="24"/>
          <w:szCs w:val="24"/>
        </w:rPr>
        <w:t>foto</w:t>
      </w:r>
      <w:r w:rsidR="00B90FD1">
        <w:rPr>
          <w:sz w:val="24"/>
          <w:szCs w:val="24"/>
        </w:rPr>
        <w:t>gráfico</w:t>
      </w:r>
      <w:r>
        <w:rPr>
          <w:sz w:val="24"/>
          <w:szCs w:val="24"/>
        </w:rPr>
        <w:t xml:space="preserve"> e no caderno de campo (explorar </w:t>
      </w:r>
      <w:r w:rsidR="00B90FD1">
        <w:rPr>
          <w:sz w:val="24"/>
          <w:szCs w:val="24"/>
        </w:rPr>
        <w:t>aspetos</w:t>
      </w:r>
      <w:r>
        <w:rPr>
          <w:sz w:val="24"/>
          <w:szCs w:val="24"/>
        </w:rPr>
        <w:t xml:space="preserve"> relacionados com anatomia, alimentação e ciclo de vida.</w:t>
      </w:r>
      <w:r w:rsidR="00B90FD1">
        <w:rPr>
          <w:sz w:val="24"/>
          <w:szCs w:val="24"/>
        </w:rPr>
        <w:t xml:space="preserve"> </w:t>
      </w:r>
      <w:r>
        <w:rPr>
          <w:sz w:val="24"/>
          <w:szCs w:val="24"/>
        </w:rPr>
        <w:t>Análise da sua importância ecológica</w:t>
      </w:r>
      <w:r w:rsidR="00B90FD1">
        <w:rPr>
          <w:sz w:val="24"/>
          <w:szCs w:val="24"/>
        </w:rPr>
        <w:t>.</w:t>
      </w:r>
    </w:p>
    <w:p w:rsidR="004257C5" w:rsidRDefault="004257C5" w:rsidP="00FB08BB">
      <w:pPr>
        <w:ind w:left="502"/>
        <w:jc w:val="both"/>
        <w:rPr>
          <w:sz w:val="24"/>
          <w:szCs w:val="24"/>
        </w:rPr>
      </w:pPr>
      <w:r>
        <w:rPr>
          <w:sz w:val="24"/>
          <w:szCs w:val="24"/>
        </w:rPr>
        <w:t>Observação de formigas e outros artrópodes, exploração das</w:t>
      </w:r>
      <w:r w:rsidR="00B90FD1">
        <w:rPr>
          <w:sz w:val="24"/>
          <w:szCs w:val="24"/>
        </w:rPr>
        <w:t xml:space="preserve"> suas características e registo fotográfico</w:t>
      </w:r>
      <w:r>
        <w:rPr>
          <w:sz w:val="24"/>
          <w:szCs w:val="24"/>
        </w:rPr>
        <w:t xml:space="preserve"> e no caderno de campo (explorar </w:t>
      </w:r>
      <w:r w:rsidR="00B90FD1">
        <w:rPr>
          <w:sz w:val="24"/>
          <w:szCs w:val="24"/>
        </w:rPr>
        <w:t>aspetos</w:t>
      </w:r>
      <w:r>
        <w:rPr>
          <w:sz w:val="24"/>
          <w:szCs w:val="24"/>
        </w:rPr>
        <w:t xml:space="preserve"> relacionados com </w:t>
      </w:r>
      <w:r w:rsidR="00B90FD1">
        <w:rPr>
          <w:sz w:val="24"/>
          <w:szCs w:val="24"/>
        </w:rPr>
        <w:t xml:space="preserve">habitat, </w:t>
      </w:r>
      <w:r>
        <w:rPr>
          <w:sz w:val="24"/>
          <w:szCs w:val="24"/>
        </w:rPr>
        <w:t>anatomia, revestimento, alimentação, locomoção e reprodução).Análise da sua importância ecológica</w:t>
      </w:r>
      <w:r w:rsidR="00B90FD1">
        <w:rPr>
          <w:sz w:val="24"/>
          <w:szCs w:val="24"/>
        </w:rPr>
        <w:t>.</w:t>
      </w:r>
    </w:p>
    <w:p w:rsidR="004257C5" w:rsidRDefault="004257C5" w:rsidP="005B7632">
      <w:pPr>
        <w:pStyle w:val="PargrafodaLista"/>
        <w:ind w:left="502"/>
        <w:jc w:val="both"/>
        <w:rPr>
          <w:sz w:val="24"/>
          <w:szCs w:val="24"/>
        </w:rPr>
      </w:pPr>
      <w:r>
        <w:rPr>
          <w:sz w:val="24"/>
          <w:szCs w:val="24"/>
        </w:rPr>
        <w:t>No fim das tarefas é libertado o animal recolhido</w:t>
      </w:r>
    </w:p>
    <w:p w:rsidR="004257C5" w:rsidRDefault="004257C5" w:rsidP="005B7632">
      <w:pPr>
        <w:pStyle w:val="PargrafodaLista"/>
        <w:ind w:left="502"/>
        <w:jc w:val="both"/>
        <w:rPr>
          <w:sz w:val="24"/>
          <w:szCs w:val="24"/>
        </w:rPr>
      </w:pPr>
    </w:p>
    <w:p w:rsidR="004257C5" w:rsidRDefault="004257C5" w:rsidP="00DE11BC">
      <w:pPr>
        <w:pStyle w:val="PargrafodaList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Regresso à sala de apoio onde cada grupo completa o seu caderno de campo e apresenta oralmente os conhecimentos adquiridos</w:t>
      </w:r>
    </w:p>
    <w:p w:rsidR="004257C5" w:rsidRDefault="004257C5" w:rsidP="00412621">
      <w:pPr>
        <w:pStyle w:val="PargrafodaLista"/>
        <w:ind w:left="502"/>
        <w:jc w:val="both"/>
        <w:rPr>
          <w:sz w:val="24"/>
          <w:szCs w:val="24"/>
        </w:rPr>
      </w:pPr>
    </w:p>
    <w:p w:rsidR="004257C5" w:rsidRPr="00873BF6" w:rsidRDefault="004257C5" w:rsidP="00412621">
      <w:pPr>
        <w:pStyle w:val="PargrafodaLista"/>
        <w:ind w:left="502"/>
        <w:jc w:val="both"/>
        <w:rPr>
          <w:b/>
          <w:sz w:val="24"/>
          <w:szCs w:val="24"/>
        </w:rPr>
      </w:pPr>
      <w:r w:rsidRPr="00873BF6">
        <w:rPr>
          <w:b/>
          <w:sz w:val="24"/>
          <w:szCs w:val="24"/>
        </w:rPr>
        <w:t xml:space="preserve">Nota: </w:t>
      </w:r>
      <w:proofErr w:type="gramStart"/>
      <w:r w:rsidRPr="00873BF6">
        <w:rPr>
          <w:b/>
          <w:sz w:val="24"/>
          <w:szCs w:val="24"/>
        </w:rPr>
        <w:t>esta oficina pode ser realizado</w:t>
      </w:r>
      <w:proofErr w:type="gramEnd"/>
      <w:r w:rsidRPr="00873BF6">
        <w:rPr>
          <w:b/>
          <w:sz w:val="24"/>
          <w:szCs w:val="24"/>
        </w:rPr>
        <w:t xml:space="preserve"> no borboletário e sala de apoio.</w:t>
      </w:r>
    </w:p>
    <w:p w:rsidR="004257C5" w:rsidRDefault="004257C5" w:rsidP="00873BF6">
      <w:pPr>
        <w:ind w:left="502"/>
        <w:jc w:val="both"/>
        <w:rPr>
          <w:sz w:val="24"/>
          <w:szCs w:val="24"/>
        </w:rPr>
      </w:pPr>
    </w:p>
    <w:p w:rsidR="004257C5" w:rsidRDefault="004257C5" w:rsidP="00873BF6">
      <w:pPr>
        <w:ind w:left="502"/>
        <w:jc w:val="both"/>
        <w:rPr>
          <w:sz w:val="24"/>
          <w:szCs w:val="24"/>
        </w:rPr>
      </w:pPr>
    </w:p>
    <w:p w:rsidR="004257C5" w:rsidRDefault="004257C5" w:rsidP="00873BF6">
      <w:pPr>
        <w:ind w:left="502"/>
        <w:jc w:val="both"/>
        <w:rPr>
          <w:sz w:val="24"/>
          <w:szCs w:val="24"/>
        </w:rPr>
      </w:pPr>
    </w:p>
    <w:p w:rsidR="004257C5" w:rsidRDefault="004257C5" w:rsidP="00D24DB4">
      <w:pPr>
        <w:ind w:left="502"/>
        <w:jc w:val="both"/>
        <w:rPr>
          <w:b/>
          <w:sz w:val="24"/>
          <w:szCs w:val="24"/>
        </w:rPr>
      </w:pPr>
      <w:r w:rsidRPr="00873BF6">
        <w:rPr>
          <w:sz w:val="24"/>
          <w:szCs w:val="24"/>
        </w:rPr>
        <w:lastRenderedPageBreak/>
        <w:t xml:space="preserve">Oficina 5 | </w:t>
      </w:r>
      <w:r w:rsidRPr="00873BF6">
        <w:rPr>
          <w:b/>
          <w:sz w:val="24"/>
          <w:szCs w:val="24"/>
        </w:rPr>
        <w:t>Não há folhas iguais</w:t>
      </w:r>
    </w:p>
    <w:p w:rsidR="004257C5" w:rsidRPr="00D24DB4" w:rsidRDefault="004257C5" w:rsidP="00D24DB4">
      <w:pPr>
        <w:ind w:left="502"/>
        <w:jc w:val="both"/>
        <w:rPr>
          <w:b/>
          <w:sz w:val="12"/>
          <w:szCs w:val="24"/>
        </w:rPr>
      </w:pPr>
    </w:p>
    <w:p w:rsidR="004257C5" w:rsidRPr="00873BF6" w:rsidRDefault="004257C5" w:rsidP="00873BF6">
      <w:pPr>
        <w:ind w:left="502"/>
        <w:jc w:val="both"/>
        <w:rPr>
          <w:b/>
          <w:sz w:val="24"/>
          <w:szCs w:val="24"/>
        </w:rPr>
      </w:pPr>
      <w:proofErr w:type="gramStart"/>
      <w:r w:rsidRPr="00873BF6">
        <w:rPr>
          <w:b/>
          <w:sz w:val="24"/>
          <w:szCs w:val="24"/>
        </w:rPr>
        <w:t>Público alvo</w:t>
      </w:r>
      <w:proofErr w:type="gramEnd"/>
    </w:p>
    <w:p w:rsidR="004257C5" w:rsidRPr="00873BF6" w:rsidRDefault="004257C5" w:rsidP="00873BF6">
      <w:pPr>
        <w:ind w:left="502"/>
        <w:jc w:val="both"/>
        <w:rPr>
          <w:sz w:val="24"/>
          <w:szCs w:val="24"/>
        </w:rPr>
      </w:pPr>
      <w:r w:rsidRPr="00873BF6">
        <w:rPr>
          <w:sz w:val="24"/>
          <w:szCs w:val="24"/>
        </w:rPr>
        <w:t>Alunos do ensino secundário</w:t>
      </w:r>
    </w:p>
    <w:p w:rsidR="004257C5" w:rsidRPr="00873BF6" w:rsidRDefault="004257C5" w:rsidP="00873BF6">
      <w:pPr>
        <w:ind w:left="502"/>
        <w:jc w:val="both"/>
        <w:rPr>
          <w:b/>
          <w:sz w:val="24"/>
          <w:szCs w:val="24"/>
        </w:rPr>
      </w:pPr>
      <w:r w:rsidRPr="00873BF6">
        <w:rPr>
          <w:b/>
          <w:sz w:val="24"/>
          <w:szCs w:val="24"/>
        </w:rPr>
        <w:t>Meios logísticos</w:t>
      </w:r>
    </w:p>
    <w:p w:rsidR="004257C5" w:rsidRPr="00873BF6" w:rsidRDefault="004257C5" w:rsidP="00873BF6">
      <w:pPr>
        <w:ind w:left="502"/>
        <w:jc w:val="both"/>
        <w:rPr>
          <w:sz w:val="24"/>
          <w:szCs w:val="24"/>
        </w:rPr>
      </w:pPr>
      <w:r w:rsidRPr="00873BF6">
        <w:rPr>
          <w:sz w:val="24"/>
          <w:szCs w:val="24"/>
        </w:rPr>
        <w:t>A oficina realiza-se nos jardins da Escola, na biblioteca e na sala de apoio</w:t>
      </w:r>
    </w:p>
    <w:p w:rsidR="004257C5" w:rsidRPr="00873BF6" w:rsidRDefault="004257C5" w:rsidP="00873BF6">
      <w:pPr>
        <w:ind w:left="502"/>
        <w:jc w:val="both"/>
        <w:rPr>
          <w:b/>
          <w:sz w:val="24"/>
          <w:szCs w:val="24"/>
        </w:rPr>
      </w:pPr>
      <w:r w:rsidRPr="00873BF6">
        <w:rPr>
          <w:b/>
          <w:sz w:val="24"/>
          <w:szCs w:val="24"/>
        </w:rPr>
        <w:t>Duração</w:t>
      </w:r>
    </w:p>
    <w:p w:rsidR="004257C5" w:rsidRPr="00873BF6" w:rsidRDefault="004257C5" w:rsidP="00873BF6">
      <w:pPr>
        <w:ind w:left="502"/>
        <w:jc w:val="both"/>
        <w:rPr>
          <w:sz w:val="24"/>
          <w:szCs w:val="24"/>
        </w:rPr>
      </w:pPr>
      <w:r w:rsidRPr="00873BF6">
        <w:rPr>
          <w:sz w:val="24"/>
          <w:szCs w:val="24"/>
        </w:rPr>
        <w:t xml:space="preserve">2 </w:t>
      </w:r>
      <w:proofErr w:type="gramStart"/>
      <w:r w:rsidRPr="00873BF6">
        <w:rPr>
          <w:sz w:val="24"/>
          <w:szCs w:val="24"/>
        </w:rPr>
        <w:t>sessões</w:t>
      </w:r>
      <w:proofErr w:type="gramEnd"/>
      <w:r w:rsidRPr="00873BF6">
        <w:rPr>
          <w:sz w:val="24"/>
          <w:szCs w:val="24"/>
        </w:rPr>
        <w:t xml:space="preserve"> de 120 minutos</w:t>
      </w:r>
    </w:p>
    <w:p w:rsidR="004257C5" w:rsidRPr="00873BF6" w:rsidRDefault="004257C5" w:rsidP="00873BF6">
      <w:pPr>
        <w:ind w:left="502"/>
        <w:jc w:val="both"/>
        <w:rPr>
          <w:b/>
          <w:sz w:val="24"/>
          <w:szCs w:val="24"/>
        </w:rPr>
      </w:pPr>
      <w:r w:rsidRPr="00873BF6">
        <w:rPr>
          <w:b/>
          <w:sz w:val="24"/>
          <w:szCs w:val="24"/>
        </w:rPr>
        <w:t>Conceitos a trabalhar</w:t>
      </w:r>
    </w:p>
    <w:p w:rsidR="004257C5" w:rsidRPr="00873BF6" w:rsidRDefault="004257C5" w:rsidP="00873BF6">
      <w:pPr>
        <w:ind w:left="502"/>
        <w:jc w:val="both"/>
        <w:rPr>
          <w:sz w:val="24"/>
          <w:szCs w:val="24"/>
        </w:rPr>
      </w:pPr>
      <w:r w:rsidRPr="00873BF6">
        <w:rPr>
          <w:sz w:val="24"/>
          <w:szCs w:val="24"/>
        </w:rPr>
        <w:t>Biodiversidade, observação, identificação, criatividade</w:t>
      </w:r>
      <w:r w:rsidR="00B90FD1">
        <w:rPr>
          <w:sz w:val="24"/>
          <w:szCs w:val="24"/>
        </w:rPr>
        <w:t>, interpretação de textos</w:t>
      </w:r>
    </w:p>
    <w:p w:rsidR="004257C5" w:rsidRPr="00D24DB4" w:rsidRDefault="004257C5" w:rsidP="00873BF6">
      <w:pPr>
        <w:ind w:left="502"/>
        <w:jc w:val="both"/>
        <w:rPr>
          <w:sz w:val="18"/>
          <w:szCs w:val="24"/>
        </w:rPr>
      </w:pPr>
    </w:p>
    <w:p w:rsidR="004257C5" w:rsidRPr="00873BF6" w:rsidRDefault="004257C5" w:rsidP="00873BF6">
      <w:pPr>
        <w:ind w:left="502"/>
        <w:jc w:val="both"/>
        <w:rPr>
          <w:b/>
          <w:sz w:val="24"/>
          <w:szCs w:val="24"/>
        </w:rPr>
      </w:pPr>
      <w:r w:rsidRPr="00873BF6">
        <w:rPr>
          <w:b/>
          <w:sz w:val="24"/>
          <w:szCs w:val="24"/>
        </w:rPr>
        <w:t>Desenvolvimento</w:t>
      </w:r>
    </w:p>
    <w:p w:rsidR="004257C5" w:rsidRPr="00D24DB4" w:rsidRDefault="004257C5" w:rsidP="00D24DB4">
      <w:pPr>
        <w:jc w:val="both"/>
        <w:rPr>
          <w:b/>
          <w:sz w:val="24"/>
          <w:szCs w:val="24"/>
        </w:rPr>
      </w:pPr>
      <w:r w:rsidRPr="00D24DB4">
        <w:rPr>
          <w:b/>
          <w:sz w:val="24"/>
          <w:szCs w:val="24"/>
        </w:rPr>
        <w:t xml:space="preserve">1º </w:t>
      </w:r>
      <w:proofErr w:type="gramStart"/>
      <w:r w:rsidRPr="00D24DB4">
        <w:rPr>
          <w:b/>
          <w:sz w:val="24"/>
          <w:szCs w:val="24"/>
        </w:rPr>
        <w:t>sessão</w:t>
      </w:r>
      <w:proofErr w:type="gramEnd"/>
    </w:p>
    <w:p w:rsidR="004257C5" w:rsidRPr="00873BF6" w:rsidRDefault="004257C5" w:rsidP="00D24DB4">
      <w:pPr>
        <w:numPr>
          <w:ilvl w:val="0"/>
          <w:numId w:val="11"/>
        </w:numPr>
        <w:jc w:val="both"/>
        <w:rPr>
          <w:sz w:val="24"/>
          <w:szCs w:val="24"/>
        </w:rPr>
      </w:pPr>
      <w:r w:rsidRPr="00873BF6">
        <w:rPr>
          <w:sz w:val="24"/>
          <w:szCs w:val="24"/>
        </w:rPr>
        <w:t>Distribuição de poemas aos alunos e explicação do</w:t>
      </w:r>
      <w:r>
        <w:rPr>
          <w:sz w:val="24"/>
          <w:szCs w:val="24"/>
        </w:rPr>
        <w:t xml:space="preserve"> </w:t>
      </w:r>
      <w:r w:rsidRPr="00873BF6">
        <w:rPr>
          <w:sz w:val="24"/>
          <w:szCs w:val="24"/>
        </w:rPr>
        <w:t>trabalho a realizar</w:t>
      </w:r>
    </w:p>
    <w:p w:rsidR="004257C5" w:rsidRPr="00873BF6" w:rsidRDefault="004257C5" w:rsidP="00873BF6">
      <w:pPr>
        <w:numPr>
          <w:ilvl w:val="0"/>
          <w:numId w:val="11"/>
        </w:numPr>
        <w:jc w:val="both"/>
        <w:rPr>
          <w:sz w:val="24"/>
          <w:szCs w:val="24"/>
        </w:rPr>
      </w:pPr>
      <w:r w:rsidRPr="00873BF6">
        <w:rPr>
          <w:sz w:val="24"/>
          <w:szCs w:val="24"/>
        </w:rPr>
        <w:t>Leitura dos poemas em voz alta</w:t>
      </w:r>
    </w:p>
    <w:p w:rsidR="004257C5" w:rsidRPr="00873BF6" w:rsidRDefault="004257C5" w:rsidP="00873BF6">
      <w:pPr>
        <w:numPr>
          <w:ilvl w:val="0"/>
          <w:numId w:val="11"/>
        </w:numPr>
        <w:jc w:val="both"/>
        <w:rPr>
          <w:sz w:val="24"/>
          <w:szCs w:val="24"/>
        </w:rPr>
      </w:pPr>
      <w:r w:rsidRPr="00873BF6">
        <w:rPr>
          <w:sz w:val="24"/>
          <w:szCs w:val="24"/>
        </w:rPr>
        <w:t xml:space="preserve">Os alunos, livremente, formarão grupos de 5 elementos </w:t>
      </w:r>
    </w:p>
    <w:p w:rsidR="004257C5" w:rsidRPr="00873BF6" w:rsidRDefault="004257C5" w:rsidP="00873BF6">
      <w:pPr>
        <w:numPr>
          <w:ilvl w:val="0"/>
          <w:numId w:val="11"/>
        </w:numPr>
        <w:jc w:val="both"/>
        <w:rPr>
          <w:sz w:val="24"/>
          <w:szCs w:val="24"/>
        </w:rPr>
      </w:pPr>
      <w:r w:rsidRPr="00873BF6">
        <w:rPr>
          <w:sz w:val="24"/>
          <w:szCs w:val="24"/>
        </w:rPr>
        <w:t>Em grupo, escolhem um dos poemas e listam as caraterísticas das folhas enunciadas nos mesmos</w:t>
      </w:r>
    </w:p>
    <w:p w:rsidR="004257C5" w:rsidRPr="00873BF6" w:rsidRDefault="004257C5" w:rsidP="00873BF6">
      <w:pPr>
        <w:numPr>
          <w:ilvl w:val="0"/>
          <w:numId w:val="11"/>
        </w:numPr>
        <w:jc w:val="both"/>
        <w:rPr>
          <w:sz w:val="24"/>
          <w:szCs w:val="24"/>
        </w:rPr>
      </w:pPr>
      <w:r w:rsidRPr="00873BF6">
        <w:rPr>
          <w:sz w:val="24"/>
          <w:szCs w:val="24"/>
        </w:rPr>
        <w:t>Distribuição de sacos de papel para recolha de folhas</w:t>
      </w:r>
    </w:p>
    <w:p w:rsidR="004257C5" w:rsidRPr="00873BF6" w:rsidRDefault="004257C5" w:rsidP="00873BF6">
      <w:pPr>
        <w:numPr>
          <w:ilvl w:val="0"/>
          <w:numId w:val="11"/>
        </w:numPr>
        <w:jc w:val="both"/>
        <w:rPr>
          <w:sz w:val="24"/>
          <w:szCs w:val="24"/>
        </w:rPr>
      </w:pPr>
      <w:r w:rsidRPr="00873BF6">
        <w:rPr>
          <w:sz w:val="24"/>
          <w:szCs w:val="24"/>
        </w:rPr>
        <w:t>Visita guiada ao jardim e recolha de folhas caídas no chão, tendo em conta o levantamento que elaboraram a partir da poesia escolhida.</w:t>
      </w:r>
    </w:p>
    <w:p w:rsidR="004257C5" w:rsidRDefault="004257C5" w:rsidP="00873BF6">
      <w:pPr>
        <w:numPr>
          <w:ilvl w:val="0"/>
          <w:numId w:val="11"/>
        </w:numPr>
        <w:jc w:val="both"/>
        <w:rPr>
          <w:sz w:val="24"/>
          <w:szCs w:val="24"/>
        </w:rPr>
      </w:pPr>
      <w:r w:rsidRPr="00873BF6">
        <w:rPr>
          <w:sz w:val="24"/>
          <w:szCs w:val="24"/>
        </w:rPr>
        <w:t xml:space="preserve">Chegada à sala de apoio, acondicionamento das folhas recolhidas e </w:t>
      </w:r>
      <w:r w:rsidRPr="00873BF6">
        <w:rPr>
          <w:i/>
          <w:iCs/>
          <w:sz w:val="24"/>
          <w:szCs w:val="24"/>
        </w:rPr>
        <w:t>Brainstorming</w:t>
      </w:r>
      <w:r w:rsidRPr="00873BF6">
        <w:rPr>
          <w:sz w:val="24"/>
          <w:szCs w:val="24"/>
        </w:rPr>
        <w:t xml:space="preserve"> do trabalho a realizar na próxima sessão</w:t>
      </w:r>
      <w:r>
        <w:rPr>
          <w:sz w:val="24"/>
          <w:szCs w:val="24"/>
        </w:rPr>
        <w:t>.</w:t>
      </w:r>
    </w:p>
    <w:p w:rsidR="004257C5" w:rsidRPr="00873BF6" w:rsidRDefault="004257C5" w:rsidP="00D24DB4">
      <w:pPr>
        <w:ind w:left="360"/>
        <w:jc w:val="both"/>
        <w:rPr>
          <w:sz w:val="24"/>
          <w:szCs w:val="24"/>
        </w:rPr>
      </w:pPr>
    </w:p>
    <w:p w:rsidR="004257C5" w:rsidRPr="00D24DB4" w:rsidRDefault="004257C5" w:rsidP="00D24DB4">
      <w:pPr>
        <w:jc w:val="both"/>
        <w:rPr>
          <w:b/>
          <w:sz w:val="24"/>
          <w:szCs w:val="24"/>
        </w:rPr>
      </w:pPr>
      <w:r w:rsidRPr="00D24DB4">
        <w:rPr>
          <w:b/>
          <w:sz w:val="24"/>
          <w:szCs w:val="24"/>
        </w:rPr>
        <w:t xml:space="preserve">2ª </w:t>
      </w:r>
      <w:proofErr w:type="gramStart"/>
      <w:r w:rsidRPr="00D24DB4">
        <w:rPr>
          <w:b/>
          <w:sz w:val="24"/>
          <w:szCs w:val="24"/>
        </w:rPr>
        <w:t>sessão</w:t>
      </w:r>
      <w:proofErr w:type="gramEnd"/>
    </w:p>
    <w:p w:rsidR="004257C5" w:rsidRPr="00873BF6" w:rsidRDefault="004257C5" w:rsidP="00D24DB4">
      <w:pPr>
        <w:numPr>
          <w:ilvl w:val="0"/>
          <w:numId w:val="14"/>
        </w:numPr>
        <w:jc w:val="both"/>
        <w:rPr>
          <w:sz w:val="24"/>
          <w:szCs w:val="24"/>
        </w:rPr>
      </w:pPr>
      <w:r w:rsidRPr="00873BF6">
        <w:rPr>
          <w:sz w:val="24"/>
          <w:szCs w:val="24"/>
        </w:rPr>
        <w:t>A partir das folhas recolhidas cada grupo elaborará um painel criativo, em suporte de papel ou digital, que ilustre o poema</w:t>
      </w:r>
    </w:p>
    <w:p w:rsidR="004257C5" w:rsidRPr="00873BF6" w:rsidRDefault="004257C5" w:rsidP="00873BF6">
      <w:pPr>
        <w:numPr>
          <w:ilvl w:val="0"/>
          <w:numId w:val="14"/>
        </w:numPr>
        <w:jc w:val="both"/>
        <w:rPr>
          <w:sz w:val="24"/>
          <w:szCs w:val="24"/>
        </w:rPr>
      </w:pPr>
      <w:r w:rsidRPr="00873BF6">
        <w:rPr>
          <w:sz w:val="24"/>
          <w:szCs w:val="24"/>
        </w:rPr>
        <w:t>Apresentação do trabalho de cada grupo e justificação das opções tomadas</w:t>
      </w:r>
    </w:p>
    <w:sectPr w:rsidR="004257C5" w:rsidRPr="00873BF6" w:rsidSect="00EF0225">
      <w:headerReference w:type="default" r:id="rId8"/>
      <w:footerReference w:type="default" r:id="rId9"/>
      <w:pgSz w:w="11906" w:h="16838"/>
      <w:pgMar w:top="1417" w:right="1701" w:bottom="141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7C5" w:rsidRDefault="004257C5" w:rsidP="00EF0225">
      <w:pPr>
        <w:spacing w:after="0" w:line="240" w:lineRule="auto"/>
      </w:pPr>
      <w:r>
        <w:separator/>
      </w:r>
    </w:p>
  </w:endnote>
  <w:endnote w:type="continuationSeparator" w:id="0">
    <w:p w:rsidR="004257C5" w:rsidRDefault="004257C5" w:rsidP="00EF0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C5" w:rsidRPr="00D24DB4" w:rsidRDefault="004257C5" w:rsidP="00D24DB4">
    <w:pPr>
      <w:pStyle w:val="Cabealho"/>
      <w:rPr>
        <w:i/>
        <w:sz w:val="18"/>
      </w:rPr>
    </w:pPr>
    <w:r w:rsidRPr="00D24DB4">
      <w:rPr>
        <w:i/>
        <w:sz w:val="18"/>
      </w:rPr>
      <w:t xml:space="preserve">Projeto </w:t>
    </w:r>
    <w:proofErr w:type="gramStart"/>
    <w:r w:rsidRPr="00D24DB4">
      <w:rPr>
        <w:i/>
        <w:sz w:val="18"/>
      </w:rPr>
      <w:t xml:space="preserve">Encosta                                                                                                   </w:t>
    </w:r>
    <w:proofErr w:type="gramEnd"/>
    <w:r w:rsidRPr="00D24DB4">
      <w:rPr>
        <w:i/>
        <w:sz w:val="18"/>
      </w:rPr>
      <w:t xml:space="preserve">                           </w:t>
    </w:r>
    <w:r>
      <w:rPr>
        <w:i/>
        <w:sz w:val="18"/>
      </w:rPr>
      <w:t xml:space="preserve">                                   </w:t>
    </w:r>
    <w:r w:rsidRPr="00D24DB4">
      <w:rPr>
        <w:i/>
        <w:sz w:val="18"/>
      </w:rPr>
      <w:t xml:space="preserve">      </w:t>
    </w:r>
    <w:r w:rsidR="0051501F" w:rsidRPr="00D24DB4">
      <w:rPr>
        <w:rStyle w:val="Nmerodepgina"/>
        <w:sz w:val="18"/>
      </w:rPr>
      <w:fldChar w:fldCharType="begin"/>
    </w:r>
    <w:r w:rsidRPr="00D24DB4">
      <w:rPr>
        <w:rStyle w:val="Nmerodepgina"/>
        <w:sz w:val="18"/>
      </w:rPr>
      <w:instrText xml:space="preserve"> PAGE </w:instrText>
    </w:r>
    <w:r w:rsidR="0051501F" w:rsidRPr="00D24DB4">
      <w:rPr>
        <w:rStyle w:val="Nmerodepgina"/>
        <w:sz w:val="18"/>
      </w:rPr>
      <w:fldChar w:fldCharType="separate"/>
    </w:r>
    <w:r w:rsidR="002A7590">
      <w:rPr>
        <w:rStyle w:val="Nmerodepgina"/>
        <w:noProof/>
        <w:sz w:val="18"/>
      </w:rPr>
      <w:t>1</w:t>
    </w:r>
    <w:r w:rsidR="0051501F" w:rsidRPr="00D24DB4">
      <w:rPr>
        <w:rStyle w:val="Nmerodepgina"/>
        <w:sz w:val="18"/>
      </w:rPr>
      <w:fldChar w:fldCharType="end"/>
    </w:r>
    <w:r w:rsidRPr="00D24DB4">
      <w:rPr>
        <w:rStyle w:val="Nmerodepgina"/>
        <w:sz w:val="18"/>
      </w:rPr>
      <w:t xml:space="preserve"> / </w:t>
    </w:r>
    <w:r w:rsidR="0051501F" w:rsidRPr="00D24DB4">
      <w:rPr>
        <w:rStyle w:val="Nmerodepgina"/>
        <w:sz w:val="18"/>
      </w:rPr>
      <w:fldChar w:fldCharType="begin"/>
    </w:r>
    <w:r w:rsidRPr="00D24DB4">
      <w:rPr>
        <w:rStyle w:val="Nmerodepgina"/>
        <w:sz w:val="18"/>
      </w:rPr>
      <w:instrText xml:space="preserve"> NUMPAGES </w:instrText>
    </w:r>
    <w:r w:rsidR="0051501F" w:rsidRPr="00D24DB4">
      <w:rPr>
        <w:rStyle w:val="Nmerodepgina"/>
        <w:sz w:val="18"/>
      </w:rPr>
      <w:fldChar w:fldCharType="separate"/>
    </w:r>
    <w:r w:rsidR="002A7590">
      <w:rPr>
        <w:rStyle w:val="Nmerodepgina"/>
        <w:noProof/>
        <w:sz w:val="18"/>
      </w:rPr>
      <w:t>9</w:t>
    </w:r>
    <w:r w:rsidR="0051501F" w:rsidRPr="00D24DB4">
      <w:rPr>
        <w:rStyle w:val="Nmerodepgina"/>
        <w:sz w:val="18"/>
      </w:rPr>
      <w:fldChar w:fldCharType="end"/>
    </w:r>
  </w:p>
  <w:p w:rsidR="004257C5" w:rsidRPr="00D24DB4" w:rsidRDefault="004257C5">
    <w:pPr>
      <w:pStyle w:val="Rodap"/>
      <w:rPr>
        <w:sz w:val="18"/>
      </w:rPr>
    </w:pPr>
    <w:r w:rsidRPr="00D24DB4">
      <w:rPr>
        <w:sz w:val="18"/>
      </w:rPr>
      <w:t>Outubro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7C5" w:rsidRDefault="004257C5" w:rsidP="00EF0225">
      <w:pPr>
        <w:spacing w:after="0" w:line="240" w:lineRule="auto"/>
      </w:pPr>
      <w:r>
        <w:separator/>
      </w:r>
    </w:p>
  </w:footnote>
  <w:footnote w:type="continuationSeparator" w:id="0">
    <w:p w:rsidR="004257C5" w:rsidRDefault="004257C5" w:rsidP="00EF0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7C5" w:rsidRDefault="004257C5">
    <w:pPr>
      <w:pStyle w:val="Cabealho"/>
    </w:pPr>
    <w:r>
      <w:t>Agrupamento de Escolas Nº2 de Abrantes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601B"/>
    <w:multiLevelType w:val="hybridMultilevel"/>
    <w:tmpl w:val="7A9ADCF0"/>
    <w:lvl w:ilvl="0" w:tplc="1AC6880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3C532D"/>
    <w:multiLevelType w:val="hybridMultilevel"/>
    <w:tmpl w:val="5A0E5796"/>
    <w:lvl w:ilvl="0" w:tplc="A58EDC8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47E9C2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57207B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84CE43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238E53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72FAD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24C7E6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59C6A1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BDAF15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1FB929B7"/>
    <w:multiLevelType w:val="hybridMultilevel"/>
    <w:tmpl w:val="F8EAAE74"/>
    <w:lvl w:ilvl="0" w:tplc="2A9853DE">
      <w:start w:val="1"/>
      <w:numFmt w:val="decimal"/>
      <w:lvlText w:val="%1-"/>
      <w:lvlJc w:val="left"/>
      <w:pPr>
        <w:ind w:left="502" w:hanging="360"/>
      </w:pPr>
      <w:rPr>
        <w:rFonts w:cs="Times New Roman"/>
      </w:rPr>
    </w:lvl>
    <w:lvl w:ilvl="1" w:tplc="0816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816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816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816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816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816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816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816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20D94CD8"/>
    <w:multiLevelType w:val="hybridMultilevel"/>
    <w:tmpl w:val="8DBE54AC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C4590E"/>
    <w:multiLevelType w:val="hybridMultilevel"/>
    <w:tmpl w:val="3C8641FE"/>
    <w:lvl w:ilvl="0" w:tplc="D56621F6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5D47A70"/>
    <w:multiLevelType w:val="hybridMultilevel"/>
    <w:tmpl w:val="BD445D04"/>
    <w:lvl w:ilvl="0" w:tplc="FCBC55C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76CAA6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C46353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40C48B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86A1E0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941BC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D52C9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4810E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DE0B35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2FBD0FA9"/>
    <w:multiLevelType w:val="hybridMultilevel"/>
    <w:tmpl w:val="188AD02C"/>
    <w:lvl w:ilvl="0" w:tplc="9FE4646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472D89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4DA107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E9425C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FE0F1D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618A94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A26541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FBC93F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66A5F8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388B6B6A"/>
    <w:multiLevelType w:val="hybridMultilevel"/>
    <w:tmpl w:val="12BE6D0A"/>
    <w:lvl w:ilvl="0" w:tplc="8B0CD06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ECC6342"/>
    <w:multiLevelType w:val="hybridMultilevel"/>
    <w:tmpl w:val="6A40A444"/>
    <w:lvl w:ilvl="0" w:tplc="8B0CD06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D75CEE"/>
    <w:multiLevelType w:val="hybridMultilevel"/>
    <w:tmpl w:val="AFB2D83A"/>
    <w:lvl w:ilvl="0" w:tplc="D29C41DC">
      <w:start w:val="1"/>
      <w:numFmt w:val="bullet"/>
      <w:lvlText w:val=""/>
      <w:lvlJc w:val="left"/>
      <w:pPr>
        <w:tabs>
          <w:tab w:val="num" w:pos="360"/>
        </w:tabs>
        <w:ind w:left="587" w:hanging="22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197091E"/>
    <w:multiLevelType w:val="hybridMultilevel"/>
    <w:tmpl w:val="C9241CE6"/>
    <w:lvl w:ilvl="0" w:tplc="D29C41DC">
      <w:start w:val="1"/>
      <w:numFmt w:val="bullet"/>
      <w:lvlText w:val=""/>
      <w:lvlJc w:val="left"/>
      <w:pPr>
        <w:tabs>
          <w:tab w:val="num" w:pos="0"/>
        </w:tabs>
        <w:ind w:left="227" w:hanging="22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1C7655A"/>
    <w:multiLevelType w:val="hybridMultilevel"/>
    <w:tmpl w:val="142AD1DE"/>
    <w:lvl w:ilvl="0" w:tplc="1AC6880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D1313FE"/>
    <w:multiLevelType w:val="hybridMultilevel"/>
    <w:tmpl w:val="361082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D146F2"/>
    <w:multiLevelType w:val="hybridMultilevel"/>
    <w:tmpl w:val="F8EAAE74"/>
    <w:lvl w:ilvl="0" w:tplc="2A9853DE">
      <w:start w:val="1"/>
      <w:numFmt w:val="decimal"/>
      <w:lvlText w:val="%1-"/>
      <w:lvlJc w:val="left"/>
      <w:pPr>
        <w:ind w:left="1080" w:hanging="360"/>
      </w:pPr>
      <w:rPr>
        <w:rFonts w:cs="Times New Roman"/>
      </w:rPr>
    </w:lvl>
    <w:lvl w:ilvl="1" w:tplc="0816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16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16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16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16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16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16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16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8"/>
  </w:num>
  <w:num w:numId="8">
    <w:abstractNumId w:val="13"/>
  </w:num>
  <w:num w:numId="9">
    <w:abstractNumId w:val="2"/>
  </w:num>
  <w:num w:numId="10">
    <w:abstractNumId w:val="1"/>
  </w:num>
  <w:num w:numId="11">
    <w:abstractNumId w:val="9"/>
  </w:num>
  <w:num w:numId="12">
    <w:abstractNumId w:val="5"/>
  </w:num>
  <w:num w:numId="13">
    <w:abstractNumId w:val="6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28CE"/>
    <w:rsid w:val="00046C9F"/>
    <w:rsid w:val="00057941"/>
    <w:rsid w:val="000D56CD"/>
    <w:rsid w:val="001054AC"/>
    <w:rsid w:val="00147FC0"/>
    <w:rsid w:val="001C28CE"/>
    <w:rsid w:val="001E73E4"/>
    <w:rsid w:val="00204165"/>
    <w:rsid w:val="00220A4D"/>
    <w:rsid w:val="002412DB"/>
    <w:rsid w:val="002435F9"/>
    <w:rsid w:val="002A7590"/>
    <w:rsid w:val="002F2681"/>
    <w:rsid w:val="00316686"/>
    <w:rsid w:val="00342AC0"/>
    <w:rsid w:val="00373139"/>
    <w:rsid w:val="00412621"/>
    <w:rsid w:val="004257C5"/>
    <w:rsid w:val="004328C7"/>
    <w:rsid w:val="00453BF9"/>
    <w:rsid w:val="00453F02"/>
    <w:rsid w:val="00472085"/>
    <w:rsid w:val="004968DC"/>
    <w:rsid w:val="004C6FE3"/>
    <w:rsid w:val="0051501F"/>
    <w:rsid w:val="005B7632"/>
    <w:rsid w:val="005C2524"/>
    <w:rsid w:val="005D66F6"/>
    <w:rsid w:val="005E3492"/>
    <w:rsid w:val="00612E5E"/>
    <w:rsid w:val="006A7F05"/>
    <w:rsid w:val="006C2244"/>
    <w:rsid w:val="006C26F7"/>
    <w:rsid w:val="006D04F7"/>
    <w:rsid w:val="006E0BAF"/>
    <w:rsid w:val="00765A69"/>
    <w:rsid w:val="00783911"/>
    <w:rsid w:val="0079568E"/>
    <w:rsid w:val="0082133C"/>
    <w:rsid w:val="0085151D"/>
    <w:rsid w:val="00873BF6"/>
    <w:rsid w:val="008A3AF2"/>
    <w:rsid w:val="008D2C87"/>
    <w:rsid w:val="00920127"/>
    <w:rsid w:val="00974591"/>
    <w:rsid w:val="0098399E"/>
    <w:rsid w:val="00AA3370"/>
    <w:rsid w:val="00AC109C"/>
    <w:rsid w:val="00AE4BA6"/>
    <w:rsid w:val="00B0106D"/>
    <w:rsid w:val="00B0746D"/>
    <w:rsid w:val="00B5150F"/>
    <w:rsid w:val="00B6530D"/>
    <w:rsid w:val="00B75A62"/>
    <w:rsid w:val="00B90FD1"/>
    <w:rsid w:val="00BB3BC4"/>
    <w:rsid w:val="00BC46BB"/>
    <w:rsid w:val="00BE16ED"/>
    <w:rsid w:val="00C161F8"/>
    <w:rsid w:val="00C40C63"/>
    <w:rsid w:val="00C75428"/>
    <w:rsid w:val="00CF36BD"/>
    <w:rsid w:val="00CF567C"/>
    <w:rsid w:val="00D24DB4"/>
    <w:rsid w:val="00D65181"/>
    <w:rsid w:val="00D7392E"/>
    <w:rsid w:val="00D778DF"/>
    <w:rsid w:val="00DE11BC"/>
    <w:rsid w:val="00E96B0C"/>
    <w:rsid w:val="00EC29AC"/>
    <w:rsid w:val="00ED384B"/>
    <w:rsid w:val="00EF0225"/>
    <w:rsid w:val="00F228A3"/>
    <w:rsid w:val="00F40A09"/>
    <w:rsid w:val="00F53ED5"/>
    <w:rsid w:val="00FA621F"/>
    <w:rsid w:val="00FB0082"/>
    <w:rsid w:val="00FB08BB"/>
    <w:rsid w:val="00FC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09C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6E0BAF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rsid w:val="00EF02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EF0225"/>
    <w:rPr>
      <w:rFonts w:cs="Times New Roman"/>
    </w:rPr>
  </w:style>
  <w:style w:type="paragraph" w:styleId="Rodap">
    <w:name w:val="footer"/>
    <w:basedOn w:val="Normal"/>
    <w:link w:val="RodapCarcter"/>
    <w:uiPriority w:val="99"/>
    <w:rsid w:val="00EF02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locked/>
    <w:rsid w:val="00EF0225"/>
    <w:rPr>
      <w:rFonts w:cs="Times New Roman"/>
    </w:rPr>
  </w:style>
  <w:style w:type="paragraph" w:styleId="Textodebalo">
    <w:name w:val="Balloon Text"/>
    <w:basedOn w:val="Normal"/>
    <w:link w:val="TextodebaloCarcter"/>
    <w:uiPriority w:val="99"/>
    <w:semiHidden/>
    <w:rsid w:val="00EF0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EF0225"/>
    <w:rPr>
      <w:rFonts w:ascii="Tahoma" w:hAnsi="Tahoma" w:cs="Tahoma"/>
      <w:sz w:val="16"/>
      <w:szCs w:val="16"/>
    </w:rPr>
  </w:style>
  <w:style w:type="character" w:styleId="Forte">
    <w:name w:val="Strong"/>
    <w:basedOn w:val="Tipodeletrapredefinidodopargrafo"/>
    <w:uiPriority w:val="99"/>
    <w:qFormat/>
    <w:rsid w:val="00B5150F"/>
    <w:rPr>
      <w:rFonts w:cs="Times New Roman"/>
      <w:b/>
      <w:bCs/>
    </w:rPr>
  </w:style>
  <w:style w:type="character" w:customStyle="1" w:styleId="apple-converted-space">
    <w:name w:val="apple-converted-space"/>
    <w:basedOn w:val="Tipodeletrapredefinidodopargrafo"/>
    <w:uiPriority w:val="99"/>
    <w:rsid w:val="00F40A09"/>
    <w:rPr>
      <w:rFonts w:cs="Times New Roman"/>
    </w:rPr>
  </w:style>
  <w:style w:type="character" w:styleId="Nmerodepgina">
    <w:name w:val="page number"/>
    <w:basedOn w:val="Tipodeletrapredefinidodopargrafo"/>
    <w:uiPriority w:val="99"/>
    <w:rsid w:val="00D24DB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00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0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70A63D52.dotm</Template>
  <TotalTime>42</TotalTime>
  <Pages>9</Pages>
  <Words>1534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“Quem és tu</vt:lpstr>
    </vt:vector>
  </TitlesOfParts>
  <Company/>
  <LinksUpToDate>false</LinksUpToDate>
  <CharactersWithSpaces>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“Quem és tu</dc:title>
  <dc:subject/>
  <dc:creator>Anabela</dc:creator>
  <cp:keywords/>
  <dc:description/>
  <cp:lastModifiedBy>Anabela Cristina Nunes Rodrigues Diogo</cp:lastModifiedBy>
  <cp:revision>5</cp:revision>
  <cp:lastPrinted>2015-10-27T01:48:00Z</cp:lastPrinted>
  <dcterms:created xsi:type="dcterms:W3CDTF">2015-10-23T12:04:00Z</dcterms:created>
  <dcterms:modified xsi:type="dcterms:W3CDTF">2016-02-23T11:08:00Z</dcterms:modified>
</cp:coreProperties>
</file>